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14F10" w14:textId="77B45944" w:rsidR="0019556B" w:rsidRPr="00D964A8" w:rsidRDefault="001E51B8" w:rsidP="008B13A1">
      <w:pPr>
        <w:pStyle w:val="Nzev"/>
        <w:spacing w:before="1200"/>
        <w:jc w:val="center"/>
        <w:rPr>
          <w:rFonts w:asciiTheme="minorHAnsi" w:hAnsiTheme="minorHAnsi"/>
          <w:b/>
          <w:bCs/>
        </w:rPr>
      </w:pPr>
      <w:r w:rsidRPr="00B35364">
        <w:rPr>
          <w:rFonts w:asciiTheme="minorHAnsi" w:hAnsiTheme="minorHAnsi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552AF92D" wp14:editId="6CA6077D">
            <wp:simplePos x="0" y="0"/>
            <wp:positionH relativeFrom="column">
              <wp:posOffset>879</wp:posOffset>
            </wp:positionH>
            <wp:positionV relativeFrom="margin">
              <wp:align>top</wp:align>
            </wp:positionV>
            <wp:extent cx="6480000" cy="1232640"/>
            <wp:effectExtent l="0" t="0" r="0" b="5715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ahlavi B&amp;W.w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23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00D7">
        <w:rPr>
          <w:rFonts w:asciiTheme="minorHAnsi" w:hAnsiTheme="minorHAnsi"/>
          <w:b/>
          <w:bCs/>
        </w:rPr>
        <w:t>VÝPIS SKLADEB KONSTRUKCÍ</w:t>
      </w:r>
    </w:p>
    <w:p w14:paraId="5292DB93" w14:textId="77777777" w:rsidR="008B422E" w:rsidRPr="008B422E" w:rsidRDefault="008B422E" w:rsidP="0019556B">
      <w:pPr>
        <w:spacing w:line="259" w:lineRule="auto"/>
        <w:jc w:val="center"/>
      </w:pPr>
      <w:r w:rsidRPr="008B422E">
        <w:t>_____</w:t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  <w:t>________________</w:t>
      </w:r>
      <w:r w:rsidRPr="008B422E">
        <w:t>___________________________________</w:t>
      </w:r>
    </w:p>
    <w:p w14:paraId="66FE6A2C" w14:textId="435C51E5" w:rsidR="008B422E" w:rsidRPr="008B422E" w:rsidRDefault="00137E2E" w:rsidP="00D11641">
      <w:pPr>
        <w:pStyle w:val="Bezmezer"/>
        <w:ind w:firstLine="0"/>
        <w:jc w:val="center"/>
        <w:rPr>
          <w:b/>
          <w:bCs/>
          <w:sz w:val="24"/>
          <w:szCs w:val="24"/>
          <w:u w:val="single"/>
        </w:rPr>
      </w:pPr>
      <w:r w:rsidRPr="00EE404F">
        <w:rPr>
          <w:b/>
          <w:bCs/>
          <w:sz w:val="24"/>
          <w:szCs w:val="24"/>
          <w:u w:val="single"/>
        </w:rPr>
        <w:t xml:space="preserve">k projektové dokumentaci </w:t>
      </w:r>
      <w:r>
        <w:rPr>
          <w:b/>
          <w:bCs/>
          <w:sz w:val="24"/>
          <w:szCs w:val="24"/>
          <w:u w:val="single"/>
        </w:rPr>
        <w:t>pro vydání stavebního povolení a prováděcí dokumentace stavby</w:t>
      </w:r>
    </w:p>
    <w:p w14:paraId="43609FED" w14:textId="77777777" w:rsidR="00F834E6" w:rsidRDefault="008B422E" w:rsidP="00F834E6">
      <w:pPr>
        <w:pStyle w:val="Bezmezer"/>
        <w:spacing w:before="960"/>
        <w:ind w:left="4536" w:hanging="3402"/>
        <w:rPr>
          <w:b/>
          <w:bCs/>
        </w:rPr>
      </w:pPr>
      <w:r w:rsidRPr="00E61083">
        <w:rPr>
          <w:b/>
          <w:bCs/>
        </w:rPr>
        <w:t xml:space="preserve">AKCE: </w:t>
      </w:r>
      <w:r w:rsidR="00CE775D">
        <w:rPr>
          <w:b/>
          <w:bCs/>
        </w:rPr>
        <w:tab/>
      </w:r>
      <w:bookmarkStart w:id="0" w:name="_Hlk67311110"/>
      <w:r w:rsidR="00F834E6">
        <w:rPr>
          <w:b/>
          <w:bCs/>
        </w:rPr>
        <w:t>BŘEZOVÁ NAD SVITAVOU –</w:t>
      </w:r>
    </w:p>
    <w:p w14:paraId="6CE41180" w14:textId="77777777" w:rsidR="00F834E6" w:rsidRDefault="00F834E6" w:rsidP="00F834E6">
      <w:pPr>
        <w:pStyle w:val="Bezmezer"/>
        <w:ind w:left="4536" w:firstLine="0"/>
      </w:pPr>
      <w:r>
        <w:rPr>
          <w:b/>
          <w:bCs/>
        </w:rPr>
        <w:t>REKONSTRUKCE BUDOVY DISPEČINKU</w:t>
      </w:r>
    </w:p>
    <w:p w14:paraId="04804381" w14:textId="77777777" w:rsidR="00F834E6" w:rsidRPr="008B422E" w:rsidRDefault="00F834E6" w:rsidP="00F834E6">
      <w:pPr>
        <w:pStyle w:val="Bezmezer"/>
        <w:ind w:left="3827"/>
      </w:pPr>
      <w:proofErr w:type="spellStart"/>
      <w:r w:rsidRPr="008B422E">
        <w:t>k.ú</w:t>
      </w:r>
      <w:proofErr w:type="spellEnd"/>
      <w:r w:rsidRPr="008B422E">
        <w:t xml:space="preserve">. </w:t>
      </w:r>
      <w:r>
        <w:t>Česká Dlouhá,</w:t>
      </w:r>
      <w:r w:rsidRPr="003D4EFF">
        <w:t xml:space="preserve"> </w:t>
      </w:r>
      <w:r>
        <w:t xml:space="preserve">p.č.st. 64 </w:t>
      </w:r>
    </w:p>
    <w:p w14:paraId="47AA63D6" w14:textId="77777777" w:rsidR="00F834E6" w:rsidRPr="008B422E" w:rsidRDefault="00F834E6" w:rsidP="00F834E6">
      <w:pPr>
        <w:pStyle w:val="Bezmezer"/>
        <w:ind w:left="3827"/>
      </w:pPr>
      <w:r w:rsidRPr="008B422E">
        <w:t xml:space="preserve">ul. </w:t>
      </w:r>
      <w:r>
        <w:t>Hradecká</w:t>
      </w:r>
      <w:r w:rsidRPr="008B422E">
        <w:t xml:space="preserve">, č.p. </w:t>
      </w:r>
      <w:r>
        <w:t>349,</w:t>
      </w:r>
      <w:r w:rsidRPr="008B422E">
        <w:t xml:space="preserve"> </w:t>
      </w:r>
      <w:r>
        <w:t>Březová nad Svitavou</w:t>
      </w:r>
    </w:p>
    <w:bookmarkEnd w:id="0"/>
    <w:p w14:paraId="5B53AACE" w14:textId="77777777" w:rsidR="00F834E6" w:rsidRPr="00D964A8" w:rsidRDefault="008B422E" w:rsidP="00F834E6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OBJEDNATEL: </w:t>
      </w:r>
      <w:r w:rsidR="00D964A8" w:rsidRPr="00D964A8">
        <w:rPr>
          <w:b/>
          <w:bCs/>
        </w:rPr>
        <w:tab/>
      </w:r>
      <w:r w:rsidR="00F834E6">
        <w:rPr>
          <w:b/>
          <w:bCs/>
        </w:rPr>
        <w:t>Statutární město Brno</w:t>
      </w:r>
    </w:p>
    <w:p w14:paraId="33CC870A" w14:textId="77777777" w:rsidR="00F834E6" w:rsidRPr="008B422E" w:rsidRDefault="00F834E6" w:rsidP="00F834E6">
      <w:pPr>
        <w:pStyle w:val="Bezmezer"/>
        <w:ind w:left="3827"/>
      </w:pPr>
      <w:r>
        <w:t>Dominikánské náměstí</w:t>
      </w:r>
      <w:r w:rsidRPr="008B422E">
        <w:t>, č.p.</w:t>
      </w:r>
      <w:r>
        <w:t xml:space="preserve"> 196/1</w:t>
      </w:r>
    </w:p>
    <w:p w14:paraId="3901B663" w14:textId="77777777" w:rsidR="00F834E6" w:rsidRDefault="00F834E6" w:rsidP="00F834E6">
      <w:pPr>
        <w:pStyle w:val="Bezmezer"/>
        <w:ind w:left="4536" w:firstLine="0"/>
      </w:pPr>
      <w:r>
        <w:t>602 00 Brno</w:t>
      </w:r>
    </w:p>
    <w:p w14:paraId="203A59AD" w14:textId="744292AC" w:rsidR="009864FA" w:rsidRPr="00D964A8" w:rsidRDefault="00F834E6" w:rsidP="00F834E6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 </w:t>
      </w:r>
      <w:r w:rsidR="008B422E" w:rsidRPr="00D964A8">
        <w:rPr>
          <w:b/>
          <w:bCs/>
        </w:rPr>
        <w:t xml:space="preserve">GENERÁLNÍ PROJEKTANT: </w:t>
      </w:r>
      <w:r w:rsidR="00D964A8" w:rsidRPr="00D964A8">
        <w:rPr>
          <w:b/>
          <w:bCs/>
        </w:rPr>
        <w:tab/>
      </w:r>
      <w:r w:rsidR="008B422E" w:rsidRPr="00D964A8">
        <w:rPr>
          <w:b/>
          <w:bCs/>
        </w:rPr>
        <w:t>APOLO CZ s.r.o.</w:t>
      </w:r>
    </w:p>
    <w:p w14:paraId="798F12D8" w14:textId="77777777" w:rsidR="008B422E" w:rsidRPr="008B422E" w:rsidRDefault="008B422E" w:rsidP="00D11641">
      <w:pPr>
        <w:pStyle w:val="Bezmezer"/>
        <w:ind w:left="4536" w:firstLine="0"/>
      </w:pPr>
      <w:r w:rsidRPr="008B422E">
        <w:t>Tyršova 155</w:t>
      </w:r>
    </w:p>
    <w:p w14:paraId="00D2CFE0" w14:textId="77777777" w:rsidR="008B422E" w:rsidRPr="008B422E" w:rsidRDefault="008B422E" w:rsidP="00D11641">
      <w:pPr>
        <w:pStyle w:val="Bezmezer"/>
        <w:ind w:left="4536" w:firstLine="0"/>
      </w:pPr>
      <w:r w:rsidRPr="008B422E">
        <w:t>572 01 Polička</w:t>
      </w:r>
    </w:p>
    <w:p w14:paraId="327D6AF7" w14:textId="074A9556" w:rsidR="008B422E" w:rsidRPr="008B422E" w:rsidRDefault="008B422E" w:rsidP="009864FA">
      <w:pPr>
        <w:pStyle w:val="Bezmezer"/>
        <w:spacing w:before="120"/>
        <w:ind w:left="4536" w:hanging="1701"/>
      </w:pPr>
      <w:r w:rsidRPr="00D964A8">
        <w:rPr>
          <w:b/>
          <w:bCs/>
        </w:rPr>
        <w:t>HIP:</w:t>
      </w:r>
      <w:r w:rsidR="00D964A8">
        <w:tab/>
      </w:r>
      <w:r w:rsidR="00F834E6">
        <w:t>Miroslav Stejskal</w:t>
      </w:r>
    </w:p>
    <w:p w14:paraId="107D4E1E" w14:textId="7E90C1C1" w:rsidR="008B422E" w:rsidRPr="008B422E" w:rsidRDefault="008B422E" w:rsidP="009864FA">
      <w:pPr>
        <w:pStyle w:val="Bezmezer"/>
        <w:spacing w:before="360"/>
        <w:ind w:left="4536" w:hanging="3402"/>
      </w:pPr>
      <w:r w:rsidRPr="00D964A8">
        <w:rPr>
          <w:b/>
          <w:bCs/>
        </w:rPr>
        <w:t>ARCHITEKT:</w:t>
      </w:r>
      <w:r w:rsidR="000E30DA">
        <w:tab/>
      </w:r>
      <w:r w:rsidR="00B10E1D">
        <w:t>-</w:t>
      </w:r>
    </w:p>
    <w:p w14:paraId="322A7F59" w14:textId="77777777" w:rsidR="008B422E" w:rsidRPr="00D964A8" w:rsidRDefault="008B422E" w:rsidP="009864FA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>PROJEKTANT ČÁSTI:</w:t>
      </w:r>
      <w:r w:rsidR="00C71A9F">
        <w:rPr>
          <w:b/>
          <w:bCs/>
        </w:rPr>
        <w:tab/>
      </w:r>
      <w:r w:rsidR="000E30DA">
        <w:rPr>
          <w:b/>
          <w:bCs/>
        </w:rPr>
        <w:t>A</w:t>
      </w:r>
      <w:r w:rsidRPr="00D964A8">
        <w:rPr>
          <w:b/>
          <w:bCs/>
        </w:rPr>
        <w:t>POLO CZ s.r.o.</w:t>
      </w:r>
    </w:p>
    <w:p w14:paraId="23643C22" w14:textId="77777777" w:rsidR="008B422E" w:rsidRPr="008B422E" w:rsidRDefault="008B422E" w:rsidP="00D11641">
      <w:pPr>
        <w:pStyle w:val="Bezmezer"/>
        <w:ind w:left="4536" w:firstLine="0"/>
      </w:pPr>
      <w:r w:rsidRPr="008B422E">
        <w:t>Tyršova 155, 572 01 Polička</w:t>
      </w:r>
    </w:p>
    <w:p w14:paraId="5763A86C" w14:textId="6656BD49" w:rsidR="008B422E" w:rsidRPr="008B422E" w:rsidRDefault="008B422E" w:rsidP="009864FA">
      <w:pPr>
        <w:pStyle w:val="Bezmezer"/>
        <w:spacing w:before="240"/>
        <w:ind w:left="4536" w:hanging="3402"/>
      </w:pPr>
      <w:r w:rsidRPr="00D964A8">
        <w:rPr>
          <w:b/>
          <w:bCs/>
        </w:rPr>
        <w:t>VYPRACOVAL:</w:t>
      </w:r>
      <w:r w:rsidR="001E4F48" w:rsidRPr="009864FA">
        <w:tab/>
      </w:r>
      <w:r w:rsidR="00044B54">
        <w:t xml:space="preserve">Ing. </w:t>
      </w:r>
      <w:r w:rsidR="00F834E6">
        <w:t>Petra Eisnerová</w:t>
      </w:r>
    </w:p>
    <w:p w14:paraId="2541250B" w14:textId="6361F55C" w:rsidR="008B422E" w:rsidRPr="008B422E" w:rsidRDefault="008B422E" w:rsidP="009864FA">
      <w:pPr>
        <w:pStyle w:val="Bezmezer"/>
        <w:spacing w:before="120"/>
        <w:ind w:left="4536" w:hanging="3402"/>
      </w:pPr>
      <w:r w:rsidRPr="00D964A8">
        <w:rPr>
          <w:b/>
          <w:bCs/>
        </w:rPr>
        <w:t>ZODP</w:t>
      </w:r>
      <w:r w:rsidR="008B13A1">
        <w:rPr>
          <w:b/>
          <w:bCs/>
        </w:rPr>
        <w:t>OVĚDNÝ</w:t>
      </w:r>
      <w:r w:rsidRPr="00D964A8">
        <w:rPr>
          <w:b/>
          <w:bCs/>
        </w:rPr>
        <w:t xml:space="preserve"> PROJEKTANT:</w:t>
      </w:r>
      <w:r w:rsidR="001E4F48">
        <w:rPr>
          <w:b/>
          <w:bCs/>
        </w:rPr>
        <w:tab/>
      </w:r>
      <w:r w:rsidR="000E30DA" w:rsidRPr="00E41C25">
        <w:t>I</w:t>
      </w:r>
      <w:r w:rsidRPr="008B422E">
        <w:t>ng. Martin Kozáček</w:t>
      </w:r>
    </w:p>
    <w:p w14:paraId="4F36E512" w14:textId="43B16343" w:rsidR="008B422E" w:rsidRPr="008B422E" w:rsidRDefault="008B422E" w:rsidP="009864FA">
      <w:pPr>
        <w:pStyle w:val="Bezmezer"/>
        <w:spacing w:before="480"/>
        <w:ind w:left="4536" w:hanging="3402"/>
      </w:pPr>
      <w:r w:rsidRPr="00D964A8">
        <w:rPr>
          <w:b/>
          <w:bCs/>
        </w:rPr>
        <w:t>ČÍSLO ZAKÁZKY:</w:t>
      </w:r>
      <w:r w:rsidR="000E30DA" w:rsidRPr="009864FA">
        <w:tab/>
      </w:r>
      <w:r w:rsidRPr="008B422E">
        <w:t>P</w:t>
      </w:r>
      <w:r w:rsidR="00F834E6">
        <w:t>01</w:t>
      </w:r>
      <w:r w:rsidR="00044B54">
        <w:t>2</w:t>
      </w:r>
      <w:r w:rsidR="00F834E6">
        <w:t>1</w:t>
      </w:r>
    </w:p>
    <w:p w14:paraId="07FEC7B9" w14:textId="553DB3D9" w:rsidR="008B422E" w:rsidRPr="008B422E" w:rsidRDefault="008B422E" w:rsidP="00EB0738">
      <w:pPr>
        <w:pStyle w:val="Bezmezer"/>
        <w:spacing w:before="240"/>
        <w:ind w:left="4536" w:hanging="3402"/>
      </w:pPr>
      <w:r w:rsidRPr="00D964A8">
        <w:rPr>
          <w:b/>
          <w:bCs/>
        </w:rPr>
        <w:t>DATUM:</w:t>
      </w:r>
      <w:r w:rsidR="001E4F48">
        <w:tab/>
      </w:r>
      <w:r w:rsidR="00F834E6">
        <w:t>0</w:t>
      </w:r>
      <w:r w:rsidR="00A60763">
        <w:t>9</w:t>
      </w:r>
      <w:r w:rsidR="00044B54">
        <w:t>/202</w:t>
      </w:r>
      <w:r w:rsidR="00F834E6">
        <w:t>1</w:t>
      </w:r>
    </w:p>
    <w:p w14:paraId="5440B210" w14:textId="348531CF" w:rsidR="00C02DA7" w:rsidRDefault="00C02DA7" w:rsidP="00C02DA7">
      <w:pPr>
        <w:pStyle w:val="Bezmezer"/>
        <w:spacing w:before="360"/>
        <w:ind w:left="4536" w:hanging="3402"/>
        <w:rPr>
          <w:b/>
          <w:bCs/>
        </w:rPr>
      </w:pPr>
      <w:r>
        <w:rPr>
          <w:b/>
          <w:bCs/>
        </w:rPr>
        <w:t>STAVEBNÍ OBJEKT:</w:t>
      </w:r>
      <w:r>
        <w:rPr>
          <w:b/>
          <w:bCs/>
        </w:rPr>
        <w:tab/>
        <w:t>D1-</w:t>
      </w:r>
      <w:r w:rsidR="00044B54">
        <w:rPr>
          <w:b/>
          <w:bCs/>
        </w:rPr>
        <w:t>01</w:t>
      </w:r>
      <w:r>
        <w:rPr>
          <w:b/>
          <w:bCs/>
        </w:rPr>
        <w:t xml:space="preserve"> </w:t>
      </w:r>
      <w:r w:rsidR="00044B54">
        <w:rPr>
          <w:b/>
          <w:bCs/>
        </w:rPr>
        <w:t>–</w:t>
      </w:r>
      <w:r>
        <w:rPr>
          <w:b/>
          <w:bCs/>
        </w:rPr>
        <w:t xml:space="preserve"> </w:t>
      </w:r>
      <w:r w:rsidR="00F834E6">
        <w:rPr>
          <w:b/>
          <w:bCs/>
        </w:rPr>
        <w:t>BUDOVA DISPEČINKU</w:t>
      </w:r>
    </w:p>
    <w:p w14:paraId="50FBEFF2" w14:textId="749EDD50" w:rsidR="008B422E" w:rsidRPr="001E4F48" w:rsidRDefault="008B422E" w:rsidP="00C02DA7">
      <w:pPr>
        <w:pStyle w:val="Bezmezer"/>
        <w:spacing w:before="120"/>
        <w:ind w:left="4536" w:hanging="3402"/>
        <w:rPr>
          <w:b/>
          <w:bCs/>
        </w:rPr>
      </w:pPr>
      <w:r w:rsidRPr="00D964A8">
        <w:rPr>
          <w:b/>
          <w:bCs/>
        </w:rPr>
        <w:t>ČÁST</w:t>
      </w:r>
      <w:r w:rsidRPr="001E4F48">
        <w:rPr>
          <w:b/>
          <w:bCs/>
        </w:rPr>
        <w:t>:</w:t>
      </w:r>
      <w:r w:rsidR="001E4F48" w:rsidRPr="009864FA">
        <w:rPr>
          <w:b/>
          <w:bCs/>
          <w:sz w:val="28"/>
          <w:szCs w:val="28"/>
        </w:rPr>
        <w:tab/>
      </w:r>
      <w:r w:rsidR="00C02DA7">
        <w:rPr>
          <w:b/>
          <w:bCs/>
          <w:sz w:val="28"/>
          <w:szCs w:val="28"/>
        </w:rPr>
        <w:t>D1-</w:t>
      </w:r>
      <w:r w:rsidR="00044B54">
        <w:rPr>
          <w:b/>
          <w:bCs/>
          <w:sz w:val="28"/>
          <w:szCs w:val="28"/>
        </w:rPr>
        <w:t>01</w:t>
      </w:r>
      <w:r w:rsidR="00C02DA7">
        <w:rPr>
          <w:b/>
          <w:bCs/>
          <w:sz w:val="28"/>
          <w:szCs w:val="28"/>
        </w:rPr>
        <w:t>-1</w:t>
      </w:r>
      <w:r w:rsidRPr="001E4F48">
        <w:rPr>
          <w:b/>
          <w:bCs/>
        </w:rPr>
        <w:t xml:space="preserve"> – </w:t>
      </w:r>
      <w:r w:rsidR="00C02DA7">
        <w:rPr>
          <w:b/>
          <w:bCs/>
        </w:rPr>
        <w:t>ARCHITEKTONICKO</w:t>
      </w:r>
      <w:r w:rsidR="00277211">
        <w:rPr>
          <w:b/>
          <w:bCs/>
        </w:rPr>
        <w:t xml:space="preserve"> </w:t>
      </w:r>
      <w:r w:rsidR="00C02DA7">
        <w:rPr>
          <w:b/>
          <w:bCs/>
        </w:rPr>
        <w:t>STAVEBNÍ ŘEŠENÍ</w:t>
      </w:r>
    </w:p>
    <w:p w14:paraId="00129B69" w14:textId="2BC77759" w:rsidR="00C7171A" w:rsidRDefault="008B422E" w:rsidP="0094336D">
      <w:pPr>
        <w:pStyle w:val="Bezmezer"/>
        <w:spacing w:before="120"/>
        <w:ind w:left="4536" w:hanging="3402"/>
      </w:pPr>
      <w:r w:rsidRPr="00D964A8">
        <w:rPr>
          <w:b/>
          <w:bCs/>
        </w:rPr>
        <w:t>OZNAČENÍ PŘÍLOHY:</w:t>
      </w:r>
      <w:r w:rsidR="007110D9" w:rsidRPr="000E30DA">
        <w:rPr>
          <w:b/>
          <w:bCs/>
          <w:sz w:val="40"/>
          <w:szCs w:val="40"/>
        </w:rPr>
        <w:tab/>
      </w:r>
      <w:bookmarkStart w:id="1" w:name="Oznaceni_prilohy"/>
      <w:r w:rsidR="008C6841">
        <w:rPr>
          <w:b/>
          <w:bCs/>
          <w:sz w:val="40"/>
          <w:szCs w:val="40"/>
        </w:rPr>
        <w:t>D1-</w:t>
      </w:r>
      <w:r w:rsidR="00044B54">
        <w:rPr>
          <w:b/>
          <w:bCs/>
          <w:sz w:val="40"/>
          <w:szCs w:val="40"/>
        </w:rPr>
        <w:t>01</w:t>
      </w:r>
      <w:r w:rsidR="008C6841">
        <w:rPr>
          <w:b/>
          <w:bCs/>
          <w:sz w:val="40"/>
          <w:szCs w:val="40"/>
        </w:rPr>
        <w:t>-1.</w:t>
      </w:r>
      <w:r w:rsidR="00E33C99">
        <w:rPr>
          <w:b/>
          <w:bCs/>
          <w:sz w:val="40"/>
          <w:szCs w:val="40"/>
        </w:rPr>
        <w:t>2</w:t>
      </w:r>
      <w:bookmarkEnd w:id="1"/>
      <w:r w:rsidR="0006420B">
        <w:rPr>
          <w:b/>
          <w:bCs/>
          <w:sz w:val="40"/>
          <w:szCs w:val="40"/>
        </w:rPr>
        <w:t>4</w:t>
      </w:r>
      <w:r w:rsidR="0094336D">
        <w:br w:type="page"/>
      </w:r>
    </w:p>
    <w:tbl>
      <w:tblPr>
        <w:tblStyle w:val="Mkatabulky"/>
        <w:tblW w:w="10206" w:type="dxa"/>
        <w:tblBorders>
          <w:top w:val="single" w:sz="24" w:space="0" w:color="auto"/>
          <w:left w:val="single" w:sz="24" w:space="0" w:color="auto"/>
          <w:right w:val="single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865"/>
        <w:gridCol w:w="5924"/>
        <w:gridCol w:w="880"/>
      </w:tblGrid>
      <w:tr w:rsidR="00896850" w14:paraId="754E8219" w14:textId="77777777" w:rsidTr="00CC14DE">
        <w:trPr>
          <w:trHeight w:hRule="exact" w:val="454"/>
          <w:tblHeader/>
        </w:trPr>
        <w:tc>
          <w:tcPr>
            <w:tcW w:w="10206" w:type="dxa"/>
            <w:gridSpan w:val="4"/>
            <w:tcBorders>
              <w:top w:val="single" w:sz="24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23D674E0" w14:textId="79F6E164" w:rsidR="00896850" w:rsidRPr="00EE1883" w:rsidRDefault="00DB00D7" w:rsidP="00896850">
            <w:pPr>
              <w:pStyle w:val="Bezmezer"/>
              <w:ind w:firstLine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SKLADBY STŘECH</w:t>
            </w:r>
          </w:p>
        </w:tc>
      </w:tr>
      <w:tr w:rsidR="00404D15" w14:paraId="215B93C3" w14:textId="77777777" w:rsidTr="00F81C07">
        <w:trPr>
          <w:trHeight w:hRule="exact" w:val="340"/>
          <w:tblHeader/>
        </w:trPr>
        <w:tc>
          <w:tcPr>
            <w:tcW w:w="53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5FE1F948" w14:textId="5AC03B6F" w:rsidR="00D22269" w:rsidRPr="00A1163F" w:rsidRDefault="00D22269" w:rsidP="002B3268">
            <w:pPr>
              <w:pStyle w:val="Bezmezer"/>
              <w:ind w:firstLine="0"/>
              <w:jc w:val="center"/>
            </w:pPr>
            <w:proofErr w:type="spellStart"/>
            <w:r w:rsidRPr="00A1163F">
              <w:t>Ozn</w:t>
            </w:r>
            <w:proofErr w:type="spellEnd"/>
            <w:r w:rsidR="00A1163F" w:rsidRPr="00A1163F">
              <w:t>.</w:t>
            </w:r>
          </w:p>
        </w:tc>
        <w:tc>
          <w:tcPr>
            <w:tcW w:w="2865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7B253743" w14:textId="272A4458" w:rsidR="00D22269" w:rsidRDefault="00D22269" w:rsidP="00896850">
            <w:pPr>
              <w:pStyle w:val="Bezmezer"/>
              <w:ind w:firstLine="0"/>
              <w:jc w:val="center"/>
            </w:pPr>
            <w:r>
              <w:t>Popis konstrukce</w:t>
            </w:r>
          </w:p>
        </w:tc>
        <w:tc>
          <w:tcPr>
            <w:tcW w:w="5924" w:type="dxa"/>
            <w:tcBorders>
              <w:top w:val="single" w:sz="18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14:paraId="7C0F423C" w14:textId="3939C434" w:rsidR="00D22269" w:rsidRPr="00896850" w:rsidRDefault="0096499A" w:rsidP="00896850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>
              <w:t>Specifikace s</w:t>
            </w:r>
            <w:r w:rsidR="00D22269">
              <w:t>kladb</w:t>
            </w:r>
            <w:r>
              <w:t>y</w:t>
            </w:r>
            <w:r w:rsidR="00100014">
              <w:t xml:space="preserve"> (od exteriéru příp. od shora dolů)</w:t>
            </w:r>
          </w:p>
        </w:tc>
        <w:tc>
          <w:tcPr>
            <w:tcW w:w="880" w:type="dxa"/>
            <w:tcBorders>
              <w:top w:val="single" w:sz="18" w:space="0" w:color="auto"/>
              <w:left w:val="dotted" w:sz="4" w:space="0" w:color="auto"/>
              <w:bottom w:val="single" w:sz="8" w:space="0" w:color="auto"/>
            </w:tcBorders>
            <w:vAlign w:val="center"/>
          </w:tcPr>
          <w:p w14:paraId="706D04BC" w14:textId="5F38EFC0" w:rsidR="00D22269" w:rsidRPr="00A1163F" w:rsidRDefault="00830F62" w:rsidP="00896850">
            <w:pPr>
              <w:pStyle w:val="Bezmezer"/>
              <w:ind w:firstLine="0"/>
              <w:jc w:val="center"/>
            </w:pPr>
            <w:proofErr w:type="spellStart"/>
            <w:r>
              <w:rPr>
                <w:rFonts w:cstheme="minorHAnsi"/>
              </w:rPr>
              <w:t>t</w:t>
            </w:r>
            <w:r w:rsidR="00D22269" w:rsidRPr="00A1163F">
              <w:rPr>
                <w:rFonts w:cstheme="minorHAnsi"/>
              </w:rPr>
              <w:t>l</w:t>
            </w:r>
            <w:proofErr w:type="spellEnd"/>
            <w:r w:rsidR="00D22269" w:rsidRPr="00A1163F">
              <w:rPr>
                <w:rFonts w:cstheme="minorHAnsi"/>
              </w:rPr>
              <w:t xml:space="preserve">. </w:t>
            </w:r>
            <w:r>
              <w:rPr>
                <w:rFonts w:cstheme="minorHAnsi"/>
              </w:rPr>
              <w:t>[mm]</w:t>
            </w:r>
          </w:p>
        </w:tc>
      </w:tr>
      <w:tr w:rsidR="00F81C07" w14:paraId="3FA7C322" w14:textId="77777777" w:rsidTr="009B2E6C">
        <w:trPr>
          <w:cantSplit/>
          <w:trHeight w:val="4930"/>
        </w:trPr>
        <w:tc>
          <w:tcPr>
            <w:tcW w:w="537" w:type="dxa"/>
            <w:tcBorders>
              <w:top w:val="single" w:sz="8" w:space="0" w:color="auto"/>
              <w:bottom w:val="single" w:sz="4" w:space="0" w:color="auto"/>
            </w:tcBorders>
          </w:tcPr>
          <w:p w14:paraId="5140763B" w14:textId="76278F13" w:rsidR="00F81C07" w:rsidRPr="00C42F98" w:rsidRDefault="00F81C07" w:rsidP="009B2E6C">
            <w:pPr>
              <w:jc w:val="center"/>
            </w:pPr>
            <w:r>
              <w:t>S01</w:t>
            </w:r>
          </w:p>
        </w:tc>
        <w:tc>
          <w:tcPr>
            <w:tcW w:w="2865" w:type="dxa"/>
            <w:tcBorders>
              <w:top w:val="single" w:sz="8" w:space="0" w:color="auto"/>
              <w:bottom w:val="single" w:sz="4" w:space="0" w:color="auto"/>
            </w:tcBorders>
          </w:tcPr>
          <w:p w14:paraId="252DB302" w14:textId="3F1060FA" w:rsidR="00F81C07" w:rsidRDefault="00F81C07" w:rsidP="00D87E5A">
            <w:pPr>
              <w:ind w:left="28" w:right="28" w:firstLine="0"/>
            </w:pPr>
            <w:r>
              <w:t>ŠIKMÁ STŘECHA</w:t>
            </w:r>
            <w:r w:rsidR="00A20619">
              <w:t xml:space="preserve"> </w:t>
            </w:r>
            <w:r w:rsidR="003D6DAB">
              <w:t>S PLECHOVOU FALCOVANOU KRYTINOU</w:t>
            </w:r>
          </w:p>
          <w:p w14:paraId="054D1416" w14:textId="16FC56B2" w:rsidR="00F81C07" w:rsidRDefault="00914390" w:rsidP="00786C96">
            <w:pPr>
              <w:pStyle w:val="Podrobnostikce"/>
            </w:pPr>
            <w:r>
              <w:t xml:space="preserve">Zateplená </w:t>
            </w:r>
            <w:r w:rsidR="00E87D42">
              <w:t>nad krokevní izolací</w:t>
            </w:r>
          </w:p>
          <w:p w14:paraId="4B92D577" w14:textId="77777777" w:rsidR="00F81C07" w:rsidRDefault="00F81C07" w:rsidP="00D87E5A">
            <w:pPr>
              <w:ind w:left="28" w:right="28" w:firstLine="0"/>
            </w:pPr>
          </w:p>
          <w:p w14:paraId="5B141AB5" w14:textId="77777777" w:rsidR="00F81C07" w:rsidRPr="00BD3B96" w:rsidRDefault="00F81C07" w:rsidP="004C2C34">
            <w:pPr>
              <w:ind w:left="28" w:right="28" w:firstLine="0"/>
              <w:rPr>
                <w:u w:val="single"/>
              </w:rPr>
            </w:pPr>
            <w:r>
              <w:rPr>
                <w:u w:val="single"/>
              </w:rPr>
              <w:t>Minimální p</w:t>
            </w:r>
            <w:r w:rsidRPr="00BD3B96">
              <w:rPr>
                <w:u w:val="single"/>
              </w:rPr>
              <w:t>ožadované požární vlastnosti</w:t>
            </w:r>
            <w:r>
              <w:rPr>
                <w:u w:val="single"/>
              </w:rPr>
              <w:t xml:space="preserve"> skladby</w:t>
            </w:r>
            <w:r w:rsidRPr="00BD3B96">
              <w:rPr>
                <w:u w:val="single"/>
              </w:rPr>
              <w:t>:</w:t>
            </w:r>
          </w:p>
          <w:p w14:paraId="31049FD5" w14:textId="785C1AFB" w:rsidR="00786C96" w:rsidRDefault="005B1BB0" w:rsidP="00786C96">
            <w:pPr>
              <w:pStyle w:val="Podrobnostikce"/>
            </w:pPr>
            <w:r w:rsidRPr="007F7B56">
              <w:t>BROOF (t3)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67D8E9" w14:textId="3EAB38B9" w:rsidR="009056A4" w:rsidRDefault="00F81C07" w:rsidP="00830F62">
            <w:pPr>
              <w:pStyle w:val="Popisskladby"/>
            </w:pPr>
            <w:r w:rsidRPr="005054D7">
              <w:t>STŘEŠNÍ KRYTINA</w:t>
            </w:r>
            <w:r w:rsidR="009056A4">
              <w:tab/>
            </w:r>
          </w:p>
          <w:p w14:paraId="2C65E6AA" w14:textId="41D94D8F" w:rsidR="00F81C07" w:rsidRDefault="003D6DAB" w:rsidP="009056A4">
            <w:pPr>
              <w:pStyle w:val="Popisskladby2"/>
            </w:pPr>
            <w:r>
              <w:t>Falcovaná krytina z hliníkových lakovaných plechů</w:t>
            </w:r>
          </w:p>
          <w:p w14:paraId="48812BCF" w14:textId="0EE51A10" w:rsidR="00E87D42" w:rsidRDefault="00E87D42" w:rsidP="00E87D42">
            <w:pPr>
              <w:pStyle w:val="Popisskladby"/>
            </w:pPr>
            <w:r>
              <w:t>separační vrstva</w:t>
            </w:r>
          </w:p>
          <w:p w14:paraId="06258F7D" w14:textId="29C39F75" w:rsidR="00E87D42" w:rsidRPr="00E87D42" w:rsidRDefault="00E87D42" w:rsidP="00E87D42">
            <w:pPr>
              <w:pStyle w:val="Popisskladby2"/>
            </w:pPr>
            <w:r>
              <w:t>Bitumenový podkladní pás</w:t>
            </w:r>
            <w:r w:rsidR="00274BB8">
              <w:t xml:space="preserve"> </w:t>
            </w:r>
            <w:r>
              <w:t>samolepící</w:t>
            </w:r>
          </w:p>
          <w:p w14:paraId="5C4ECFB0" w14:textId="0144A778" w:rsidR="00F81C07" w:rsidRDefault="00F81C07" w:rsidP="009056A4">
            <w:pPr>
              <w:pStyle w:val="Popisskladby"/>
            </w:pPr>
            <w:r>
              <w:t xml:space="preserve">NOSNÁ </w:t>
            </w:r>
            <w:r w:rsidRPr="009056A4">
              <w:t>KONSTRUKCE</w:t>
            </w:r>
            <w:r>
              <w:t xml:space="preserve"> KRYTINY</w:t>
            </w:r>
            <w:r>
              <w:tab/>
            </w:r>
            <w:r w:rsidR="00E87D42">
              <w:t>24</w:t>
            </w:r>
          </w:p>
          <w:p w14:paraId="53C00ECF" w14:textId="77777777" w:rsidR="000D4BC6" w:rsidRDefault="000D4BC6" w:rsidP="000D4BC6">
            <w:pPr>
              <w:pStyle w:val="Popisskladby2"/>
            </w:pPr>
            <w:r>
              <w:t>Bednění z dřevěných impregnovaných prken</w:t>
            </w:r>
          </w:p>
          <w:p w14:paraId="66BBC722" w14:textId="617F32E3" w:rsidR="00F81C07" w:rsidRDefault="00F81C07" w:rsidP="00667411">
            <w:pPr>
              <w:pStyle w:val="Popisskladby"/>
            </w:pPr>
            <w:r>
              <w:t xml:space="preserve">větraná vzduchová mezera mezi </w:t>
            </w:r>
            <w:r w:rsidRPr="005054D7">
              <w:t>KONTRALATĚ</w:t>
            </w:r>
            <w:r>
              <w:t>mi</w:t>
            </w:r>
            <w:r>
              <w:tab/>
            </w:r>
          </w:p>
          <w:p w14:paraId="4CD34B20" w14:textId="77777777" w:rsidR="00F81C07" w:rsidRDefault="00F81C07" w:rsidP="00F70B09">
            <w:pPr>
              <w:pStyle w:val="Popisskladby2"/>
            </w:pPr>
            <w:r>
              <w:t>Dřevěné latě</w:t>
            </w:r>
            <w:r w:rsidRPr="005054D7">
              <w:t xml:space="preserve"> 60/</w:t>
            </w:r>
            <w:proofErr w:type="gramStart"/>
            <w:r w:rsidRPr="005054D7">
              <w:t>40mm</w:t>
            </w:r>
            <w:proofErr w:type="gramEnd"/>
          </w:p>
          <w:p w14:paraId="60F5FA6B" w14:textId="192B70C3" w:rsidR="00F81C07" w:rsidRDefault="00F81C07" w:rsidP="005054D7">
            <w:pPr>
              <w:pStyle w:val="Popisskladby"/>
            </w:pPr>
            <w:r>
              <w:t>DOPLŇKOVÁ HYDROIZOLA</w:t>
            </w:r>
            <w:r w:rsidR="00154165">
              <w:t>ční vrstva</w:t>
            </w:r>
          </w:p>
          <w:p w14:paraId="5794B502" w14:textId="2DCF6F1C" w:rsidR="00F81C07" w:rsidRDefault="002308D1" w:rsidP="00830F62">
            <w:pPr>
              <w:pStyle w:val="Popisskladby2"/>
            </w:pPr>
            <w:r>
              <w:t>Konstrukční typ 2.4, třída těsnosti 5 (</w:t>
            </w:r>
            <w:r w:rsidR="00914390">
              <w:t>f</w:t>
            </w:r>
            <w:r w:rsidR="00F81C07">
              <w:t>ólie kontaktní, difuzně otevřená, slepené přesahy</w:t>
            </w:r>
            <w:r w:rsidR="00914390">
              <w:t>)</w:t>
            </w:r>
          </w:p>
          <w:p w14:paraId="15741137" w14:textId="141DA537" w:rsidR="00042B79" w:rsidRPr="00042B79" w:rsidRDefault="00F81C07" w:rsidP="005054D7">
            <w:pPr>
              <w:pStyle w:val="Popisskladby"/>
              <w:rPr>
                <w:rFonts w:ascii="Arial1" w:hAnsi="Arial1"/>
              </w:rPr>
            </w:pPr>
            <w:r>
              <w:t>TEPELN</w:t>
            </w:r>
            <w:r w:rsidR="00042B79">
              <w:t>ě izolační vrstva</w:t>
            </w:r>
            <w:r w:rsidR="00042B79">
              <w:tab/>
            </w:r>
            <w:r w:rsidR="000D4BC6">
              <w:t>160</w:t>
            </w:r>
          </w:p>
          <w:p w14:paraId="3AD909D2" w14:textId="6D9556E4" w:rsidR="000D4BC6" w:rsidRPr="000D4BC6" w:rsidRDefault="00042B79" w:rsidP="001B7DC2">
            <w:pPr>
              <w:pStyle w:val="Popisskladby2"/>
              <w:rPr>
                <w:rFonts w:ascii="Arial1" w:hAnsi="Arial1"/>
              </w:rPr>
            </w:pPr>
            <w:r>
              <w:t>Tepelná izolace z</w:t>
            </w:r>
            <w:r w:rsidR="000D4BC6">
              <w:t xml:space="preserve"> desek na bázi </w:t>
            </w:r>
            <w:proofErr w:type="spellStart"/>
            <w:r w:rsidR="000D4BC6">
              <w:t>polyisokyanurátu</w:t>
            </w:r>
            <w:proofErr w:type="spellEnd"/>
            <w:r w:rsidR="000D4BC6">
              <w:t xml:space="preserve"> (PIR)  </w:t>
            </w:r>
          </w:p>
          <w:p w14:paraId="2759DE23" w14:textId="288C4F27" w:rsidR="00042B79" w:rsidRPr="00042B79" w:rsidRDefault="00F81C07" w:rsidP="000D4BC6">
            <w:pPr>
              <w:pStyle w:val="Popisskladby2"/>
              <w:numPr>
                <w:ilvl w:val="0"/>
                <w:numId w:val="0"/>
              </w:numPr>
              <w:ind w:left="284"/>
              <w:rPr>
                <w:rFonts w:ascii="Arial1" w:hAnsi="Arial1"/>
              </w:rPr>
            </w:pPr>
            <w:r w:rsidRPr="005054D7">
              <w:rPr>
                <w:rStyle w:val="Popisskladby2Char"/>
              </w:rPr>
              <w:t>(</w:t>
            </w:r>
            <w:proofErr w:type="spellStart"/>
            <w:r w:rsidRPr="005054D7">
              <w:rPr>
                <w:rStyle w:val="Popisskladby2Char"/>
              </w:rPr>
              <w:t>λ</w:t>
            </w:r>
            <w:r w:rsidRPr="00042B79">
              <w:rPr>
                <w:rStyle w:val="Popisskladby2Char"/>
                <w:vertAlign w:val="subscript"/>
              </w:rPr>
              <w:t>d</w:t>
            </w:r>
            <w:proofErr w:type="spellEnd"/>
            <w:r w:rsidRPr="005054D7">
              <w:rPr>
                <w:rStyle w:val="Popisskladby2Char"/>
              </w:rPr>
              <w:t>≤ 0,0</w:t>
            </w:r>
            <w:r w:rsidR="000D4BC6">
              <w:rPr>
                <w:rStyle w:val="Popisskladby2Char"/>
              </w:rPr>
              <w:t>22</w:t>
            </w:r>
            <w:r w:rsidRPr="005054D7">
              <w:rPr>
                <w:rStyle w:val="Popisskladby2Char"/>
              </w:rPr>
              <w:t xml:space="preserve"> W/</w:t>
            </w:r>
            <w:proofErr w:type="spellStart"/>
            <w:r w:rsidRPr="005054D7">
              <w:rPr>
                <w:rStyle w:val="Popisskladby2Char"/>
              </w:rPr>
              <w:t>mK</w:t>
            </w:r>
            <w:proofErr w:type="spellEnd"/>
            <w:r w:rsidRPr="005054D7">
              <w:rPr>
                <w:rStyle w:val="Popisskladby2Char"/>
              </w:rPr>
              <w:t>)</w:t>
            </w:r>
            <w:r w:rsidR="00042B79">
              <w:rPr>
                <w:rStyle w:val="Popisskladby2Char"/>
              </w:rPr>
              <w:tab/>
            </w:r>
          </w:p>
          <w:p w14:paraId="54A048BB" w14:textId="61FFEAFF" w:rsidR="00F81C07" w:rsidRDefault="00154165" w:rsidP="00AC1358">
            <w:pPr>
              <w:pStyle w:val="Popisskladby"/>
            </w:pPr>
            <w:r w:rsidRPr="001A0577">
              <w:t>Parotěsnící</w:t>
            </w:r>
            <w:r>
              <w:t xml:space="preserve"> a vzduchotěsnící vrstva</w:t>
            </w:r>
          </w:p>
          <w:p w14:paraId="1E005597" w14:textId="7AFB38B9" w:rsidR="000D4BC6" w:rsidRDefault="000D4BC6" w:rsidP="00C63336">
            <w:pPr>
              <w:pStyle w:val="Popisskladby2"/>
              <w:numPr>
                <w:ilvl w:val="0"/>
                <w:numId w:val="0"/>
              </w:numPr>
              <w:ind w:left="284"/>
            </w:pPr>
            <w:r>
              <w:t>Samolepící pás z SBS modifikovaného asfaltu s hliníkovou vložkou</w:t>
            </w:r>
          </w:p>
          <w:p w14:paraId="53792060" w14:textId="3B9A2D1B" w:rsidR="000D4BC6" w:rsidRDefault="000D4BC6" w:rsidP="000D4BC6">
            <w:pPr>
              <w:pStyle w:val="Popisskladby"/>
            </w:pPr>
            <w:r>
              <w:t xml:space="preserve"> podkladní vrstva</w:t>
            </w:r>
            <w:r>
              <w:tab/>
            </w:r>
          </w:p>
          <w:p w14:paraId="68DBF404" w14:textId="77777777" w:rsidR="000D4BC6" w:rsidRDefault="000D4BC6" w:rsidP="000D4BC6">
            <w:pPr>
              <w:pStyle w:val="Popisskladby2"/>
            </w:pPr>
            <w:r>
              <w:t>Bednění z dřevěných impregnovaných prken</w:t>
            </w:r>
          </w:p>
          <w:p w14:paraId="4F4C5D65" w14:textId="6A9657F7" w:rsidR="00F81C07" w:rsidRPr="00E87D42" w:rsidRDefault="000D4BC6" w:rsidP="00E87D42">
            <w:pPr>
              <w:pStyle w:val="Popisskladby"/>
              <w:rPr>
                <w:rFonts w:ascii="Arial1" w:hAnsi="Arial1"/>
              </w:rPr>
            </w:pPr>
            <w:r>
              <w:t>stávající nosná konstrukce krovu</w:t>
            </w:r>
          </w:p>
        </w:tc>
      </w:tr>
      <w:tr w:rsidR="007A27C3" w14:paraId="25B7C1E6" w14:textId="77777777" w:rsidTr="009B2E6C">
        <w:trPr>
          <w:cantSplit/>
        </w:trPr>
        <w:tc>
          <w:tcPr>
            <w:tcW w:w="537" w:type="dxa"/>
            <w:tcBorders>
              <w:top w:val="single" w:sz="4" w:space="0" w:color="auto"/>
            </w:tcBorders>
          </w:tcPr>
          <w:p w14:paraId="63BB9D79" w14:textId="77777777" w:rsidR="007A27C3" w:rsidRDefault="007A27C3" w:rsidP="009B2E6C">
            <w:pPr>
              <w:jc w:val="center"/>
            </w:pPr>
            <w:r>
              <w:t>S02</w:t>
            </w:r>
          </w:p>
        </w:tc>
        <w:tc>
          <w:tcPr>
            <w:tcW w:w="2865" w:type="dxa"/>
            <w:tcBorders>
              <w:top w:val="single" w:sz="4" w:space="0" w:color="auto"/>
            </w:tcBorders>
          </w:tcPr>
          <w:p w14:paraId="32493A86" w14:textId="79B05BE8" w:rsidR="00A20619" w:rsidRDefault="007A27C3" w:rsidP="00AC1358">
            <w:pPr>
              <w:ind w:left="28" w:right="28" w:firstLine="0"/>
            </w:pPr>
            <w:r>
              <w:t>ŠIKMÁ STŘECHA</w:t>
            </w:r>
            <w:r w:rsidR="00914390">
              <w:t xml:space="preserve"> </w:t>
            </w:r>
            <w:r w:rsidR="00334B05">
              <w:t>S PLECHOVOU FALCOVANOU KRYTINOU</w:t>
            </w:r>
          </w:p>
          <w:p w14:paraId="6203BDD9" w14:textId="0A05E1C5" w:rsidR="00914390" w:rsidRDefault="00334B05" w:rsidP="00914390">
            <w:pPr>
              <w:pStyle w:val="Podrobnostikce"/>
            </w:pPr>
            <w:r>
              <w:t>Za</w:t>
            </w:r>
            <w:r w:rsidR="00914390">
              <w:t xml:space="preserve">teplená </w:t>
            </w:r>
            <w:r>
              <w:t>jednoplášťová střecha nad a</w:t>
            </w:r>
            <w:r w:rsidR="009D7DC7">
              <w:t>psidami</w:t>
            </w:r>
          </w:p>
          <w:p w14:paraId="11B12A63" w14:textId="77777777" w:rsidR="007A27C3" w:rsidRDefault="007A27C3" w:rsidP="00AC1358">
            <w:pPr>
              <w:ind w:left="28" w:right="28" w:firstLine="0"/>
            </w:pPr>
          </w:p>
          <w:p w14:paraId="54B3CFEF" w14:textId="77777777" w:rsidR="007A27C3" w:rsidRPr="00BD3B96" w:rsidRDefault="007A27C3" w:rsidP="004C2C34">
            <w:pPr>
              <w:ind w:left="28" w:right="28" w:firstLine="0"/>
              <w:rPr>
                <w:u w:val="single"/>
              </w:rPr>
            </w:pPr>
            <w:r>
              <w:rPr>
                <w:u w:val="single"/>
              </w:rPr>
              <w:t>Minimální p</w:t>
            </w:r>
            <w:r w:rsidRPr="00BD3B96">
              <w:rPr>
                <w:u w:val="single"/>
              </w:rPr>
              <w:t>ožadované požární vlastnosti</w:t>
            </w:r>
            <w:r>
              <w:rPr>
                <w:u w:val="single"/>
              </w:rPr>
              <w:t xml:space="preserve"> skladby</w:t>
            </w:r>
            <w:r w:rsidRPr="00BD3B96">
              <w:rPr>
                <w:u w:val="single"/>
              </w:rPr>
              <w:t>:</w:t>
            </w:r>
          </w:p>
          <w:p w14:paraId="0269C7D9" w14:textId="113CF7F7" w:rsidR="007A27C3" w:rsidRDefault="007A27C3" w:rsidP="00786C96">
            <w:pPr>
              <w:pStyle w:val="Podrobnostikce"/>
            </w:pPr>
            <w:r>
              <w:t>Bez požadavku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dotted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AF483C" w14:textId="77777777" w:rsidR="00334B05" w:rsidRDefault="00334B05" w:rsidP="00334B05">
            <w:pPr>
              <w:pStyle w:val="Popisskladby"/>
            </w:pPr>
            <w:r w:rsidRPr="005054D7">
              <w:t>STŘEŠNÍ KRYTINA</w:t>
            </w:r>
            <w:r>
              <w:tab/>
            </w:r>
          </w:p>
          <w:p w14:paraId="0F732ACC" w14:textId="77777777" w:rsidR="00334B05" w:rsidRDefault="00334B05" w:rsidP="00334B05">
            <w:pPr>
              <w:pStyle w:val="Popisskladby2"/>
            </w:pPr>
            <w:r>
              <w:t>Falcovaná krytina z hliníkových lakovaných plechů</w:t>
            </w:r>
          </w:p>
          <w:p w14:paraId="2C777078" w14:textId="77777777" w:rsidR="00334B05" w:rsidRDefault="00334B05" w:rsidP="00334B05">
            <w:pPr>
              <w:pStyle w:val="Popisskladby"/>
            </w:pPr>
            <w:r>
              <w:t>separační vrstva</w:t>
            </w:r>
          </w:p>
          <w:p w14:paraId="7D227C83" w14:textId="77777777" w:rsidR="00334B05" w:rsidRPr="00E87D42" w:rsidRDefault="00334B05" w:rsidP="00334B05">
            <w:pPr>
              <w:pStyle w:val="Popisskladby2"/>
            </w:pPr>
            <w:r>
              <w:t>Bitumenový podkladní pás samolepící</w:t>
            </w:r>
          </w:p>
          <w:p w14:paraId="0F6B7A3D" w14:textId="7E1FE469" w:rsidR="006108DA" w:rsidRDefault="00334B05" w:rsidP="006108DA">
            <w:pPr>
              <w:pStyle w:val="Popisskladby"/>
            </w:pPr>
            <w:r>
              <w:t>hydroizolační – provizorní vrstva</w:t>
            </w:r>
            <w:r w:rsidR="006108DA">
              <w:tab/>
            </w:r>
          </w:p>
          <w:p w14:paraId="293D3267" w14:textId="1D165DF8" w:rsidR="006108DA" w:rsidRDefault="00334B05" w:rsidP="006108DA">
            <w:pPr>
              <w:pStyle w:val="Popisskladby2"/>
            </w:pPr>
            <w:r>
              <w:t>Pás z SBS modifikovaného asfaltu</w:t>
            </w:r>
          </w:p>
          <w:p w14:paraId="1B59DFD3" w14:textId="0EA00663" w:rsidR="00334B05" w:rsidRPr="00042B79" w:rsidRDefault="00334B05" w:rsidP="00334B05">
            <w:pPr>
              <w:pStyle w:val="Popisskladby"/>
              <w:rPr>
                <w:rFonts w:ascii="Arial1" w:hAnsi="Arial1"/>
              </w:rPr>
            </w:pPr>
            <w:r>
              <w:t>TEPELNě izolační vrstva</w:t>
            </w:r>
            <w:r>
              <w:tab/>
              <w:t>1</w:t>
            </w:r>
            <w:r w:rsidR="0073328F">
              <w:t>6</w:t>
            </w:r>
            <w:r>
              <w:t>0</w:t>
            </w:r>
          </w:p>
          <w:p w14:paraId="61EC550D" w14:textId="79AE2560" w:rsidR="00334B05" w:rsidRPr="000D4BC6" w:rsidRDefault="00334B05" w:rsidP="00334B05">
            <w:pPr>
              <w:pStyle w:val="Popisskladby2"/>
              <w:rPr>
                <w:rFonts w:ascii="Arial1" w:hAnsi="Arial1"/>
              </w:rPr>
            </w:pPr>
            <w:r>
              <w:t xml:space="preserve">Tepelná izolace z difuzně nepropustných desek na bázi pěnového skla, celoplošně lepeno </w:t>
            </w:r>
          </w:p>
          <w:p w14:paraId="64200B81" w14:textId="774E3A5E" w:rsidR="006108DA" w:rsidRDefault="00C258FF" w:rsidP="00334B05">
            <w:pPr>
              <w:pStyle w:val="Popisskladby"/>
            </w:pPr>
            <w:r>
              <w:t>lepící stabilizační vrstva</w:t>
            </w:r>
            <w:r w:rsidR="006108DA">
              <w:tab/>
            </w:r>
          </w:p>
          <w:p w14:paraId="3C664FF2" w14:textId="0E47A508" w:rsidR="006108DA" w:rsidRDefault="00C258FF" w:rsidP="006108DA">
            <w:pPr>
              <w:pStyle w:val="Popisskladby2"/>
            </w:pPr>
            <w:r>
              <w:t>Dvousložkové asfaltové lepidlo aplikované zastudena</w:t>
            </w:r>
          </w:p>
          <w:p w14:paraId="3C15C8F6" w14:textId="72638D42" w:rsidR="006108DA" w:rsidRPr="00042B79" w:rsidRDefault="00C258FF" w:rsidP="006108DA">
            <w:pPr>
              <w:pStyle w:val="Popisskladby"/>
              <w:rPr>
                <w:rFonts w:ascii="Arial1" w:hAnsi="Arial1"/>
              </w:rPr>
            </w:pPr>
            <w:r>
              <w:t>penetrační vrstva</w:t>
            </w:r>
          </w:p>
          <w:p w14:paraId="28DC47B5" w14:textId="40A675DE" w:rsidR="006108DA" w:rsidRPr="005C62EE" w:rsidRDefault="00C258FF" w:rsidP="002F524C">
            <w:pPr>
              <w:pStyle w:val="Popisskladby2"/>
            </w:pPr>
            <w:r>
              <w:t>Přípravný nátěr z emulze lepidla a vody</w:t>
            </w:r>
          </w:p>
        </w:tc>
      </w:tr>
      <w:tr w:rsidR="00667411" w14:paraId="0642EEAA" w14:textId="77777777" w:rsidTr="009B2E6C">
        <w:trPr>
          <w:cantSplit/>
        </w:trPr>
        <w:tc>
          <w:tcPr>
            <w:tcW w:w="537" w:type="dxa"/>
          </w:tcPr>
          <w:p w14:paraId="4427F830" w14:textId="74DC098D" w:rsidR="00667411" w:rsidRDefault="009B2E6C" w:rsidP="009B2E6C">
            <w:pPr>
              <w:jc w:val="center"/>
            </w:pPr>
            <w:r>
              <w:t>S</w:t>
            </w:r>
            <w:r w:rsidR="00667411">
              <w:t>03</w:t>
            </w:r>
          </w:p>
        </w:tc>
        <w:tc>
          <w:tcPr>
            <w:tcW w:w="2865" w:type="dxa"/>
          </w:tcPr>
          <w:p w14:paraId="1F511E37" w14:textId="1D1A93A0" w:rsidR="00667411" w:rsidRDefault="00667411" w:rsidP="00AC1358">
            <w:pPr>
              <w:ind w:left="28" w:right="28" w:firstLine="0"/>
            </w:pPr>
            <w:r>
              <w:t>PLOCHÁ STŘECHA</w:t>
            </w:r>
            <w:r w:rsidR="00A20619">
              <w:t xml:space="preserve"> S POVLAKOVOU KRYTINOU</w:t>
            </w:r>
          </w:p>
          <w:p w14:paraId="61FC945B" w14:textId="502B23D4" w:rsidR="00667411" w:rsidRDefault="00914390" w:rsidP="006108DA">
            <w:pPr>
              <w:pStyle w:val="Podrobnostikce"/>
            </w:pPr>
            <w:r>
              <w:t xml:space="preserve">Zateplená, </w:t>
            </w:r>
            <w:r w:rsidR="006108DA">
              <w:t>nad zádveřím</w:t>
            </w:r>
          </w:p>
          <w:p w14:paraId="37E71C6D" w14:textId="77777777" w:rsidR="001B7DC2" w:rsidRDefault="001B7DC2" w:rsidP="001B7DC2"/>
          <w:p w14:paraId="383A42A3" w14:textId="77777777" w:rsidR="001B7DC2" w:rsidRPr="00BD3B96" w:rsidRDefault="001B7DC2" w:rsidP="001B7DC2">
            <w:pPr>
              <w:ind w:left="28" w:right="28" w:firstLine="0"/>
              <w:rPr>
                <w:u w:val="single"/>
              </w:rPr>
            </w:pPr>
            <w:r>
              <w:rPr>
                <w:u w:val="single"/>
              </w:rPr>
              <w:t>Minimální p</w:t>
            </w:r>
            <w:r w:rsidRPr="00BD3B96">
              <w:rPr>
                <w:u w:val="single"/>
              </w:rPr>
              <w:t>ožadované požární vlastnosti</w:t>
            </w:r>
            <w:r>
              <w:rPr>
                <w:u w:val="single"/>
              </w:rPr>
              <w:t xml:space="preserve"> skladby</w:t>
            </w:r>
            <w:r w:rsidRPr="00BD3B96">
              <w:rPr>
                <w:u w:val="single"/>
              </w:rPr>
              <w:t>:</w:t>
            </w:r>
          </w:p>
          <w:p w14:paraId="4C692141" w14:textId="55AA7CF0" w:rsidR="001B7DC2" w:rsidRDefault="005B1BB0" w:rsidP="005B1BB0">
            <w:pPr>
              <w:pStyle w:val="Popisskladby2"/>
            </w:pPr>
            <w:r w:rsidRPr="007F7B56">
              <w:t>BROOF (t3)</w:t>
            </w:r>
          </w:p>
        </w:tc>
        <w:tc>
          <w:tcPr>
            <w:tcW w:w="6804" w:type="dxa"/>
            <w:gridSpan w:val="2"/>
            <w:tcBorders>
              <w:top w:val="dotted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6C0E95" w14:textId="77777777" w:rsidR="00E46C1A" w:rsidRDefault="00E46C1A" w:rsidP="00E46C1A">
            <w:pPr>
              <w:pStyle w:val="Popisskladby"/>
            </w:pPr>
            <w:r>
              <w:t>povlaková hydroizolační vrstva</w:t>
            </w:r>
          </w:p>
          <w:p w14:paraId="307834D5" w14:textId="78C176CC" w:rsidR="00E46C1A" w:rsidRDefault="00E46C1A" w:rsidP="00E46C1A">
            <w:pPr>
              <w:pStyle w:val="Popisskladby2"/>
            </w:pPr>
            <w:r>
              <w:t xml:space="preserve">PVC-P fólie určená </w:t>
            </w:r>
            <w:r w:rsidR="00420164">
              <w:t>k mechanickému kotvení</w:t>
            </w:r>
          </w:p>
          <w:p w14:paraId="0E8FACE5" w14:textId="77777777" w:rsidR="00E46C1A" w:rsidRDefault="00E46C1A" w:rsidP="00E46C1A">
            <w:pPr>
              <w:pStyle w:val="Popisskladby"/>
            </w:pPr>
            <w:r>
              <w:t>SEPARAČNÍ VRSTVA</w:t>
            </w:r>
          </w:p>
          <w:p w14:paraId="38E874AE" w14:textId="51226FF9" w:rsidR="00E46C1A" w:rsidRPr="005A4981" w:rsidRDefault="00024BDD" w:rsidP="00E46C1A">
            <w:pPr>
              <w:pStyle w:val="Popisskladby2"/>
            </w:pPr>
            <w:proofErr w:type="spellStart"/>
            <w:r>
              <w:t>Sklovláknitá</w:t>
            </w:r>
            <w:proofErr w:type="spellEnd"/>
            <w:r>
              <w:t xml:space="preserve"> netkaná textilie (</w:t>
            </w:r>
            <w:proofErr w:type="spellStart"/>
            <w:r>
              <w:t>sklovláknitý</w:t>
            </w:r>
            <w:proofErr w:type="spellEnd"/>
            <w:r>
              <w:t xml:space="preserve"> </w:t>
            </w:r>
            <w:proofErr w:type="spellStart"/>
            <w:r>
              <w:t>vlies</w:t>
            </w:r>
            <w:proofErr w:type="spellEnd"/>
            <w:r>
              <w:t>)</w:t>
            </w:r>
          </w:p>
          <w:p w14:paraId="48D1067C" w14:textId="02B06168" w:rsidR="00E46C1A" w:rsidRPr="005A4981" w:rsidRDefault="00E46C1A" w:rsidP="00E46C1A">
            <w:pPr>
              <w:pStyle w:val="Popisskladby"/>
            </w:pPr>
            <w:r w:rsidRPr="00E7242B">
              <w:t>TEPELNĚ</w:t>
            </w:r>
            <w:r>
              <w:t xml:space="preserve"> IZOLAČNÍ A SPÁDOVÁ VRSTVa</w:t>
            </w:r>
            <w:r w:rsidR="000A16A3">
              <w:tab/>
            </w:r>
            <w:r w:rsidR="00BA6AE4">
              <w:t>200</w:t>
            </w:r>
            <w:r w:rsidR="000A16A3">
              <w:t>-</w:t>
            </w:r>
            <w:r w:rsidR="00BA6AE4">
              <w:t>26</w:t>
            </w:r>
            <w:r w:rsidR="000A16A3">
              <w:t>0</w:t>
            </w:r>
          </w:p>
          <w:p w14:paraId="187C3680" w14:textId="7CF9218B" w:rsidR="00E46C1A" w:rsidRDefault="00BA6AE4" w:rsidP="00E46C1A">
            <w:pPr>
              <w:pStyle w:val="Popisskladby2"/>
            </w:pPr>
            <w:r>
              <w:t>Horní</w:t>
            </w:r>
            <w:r w:rsidR="00E46C1A">
              <w:t xml:space="preserve"> vrstva rovné desky EPS 100 (</w:t>
            </w:r>
            <w:proofErr w:type="spellStart"/>
            <w:r w:rsidR="00E46C1A">
              <w:t>λ</w:t>
            </w:r>
            <w:r w:rsidR="00E46C1A" w:rsidRPr="00D24CC0">
              <w:rPr>
                <w:vertAlign w:val="subscript"/>
              </w:rPr>
              <w:t>d</w:t>
            </w:r>
            <w:proofErr w:type="spellEnd"/>
            <w:r w:rsidR="00E46C1A">
              <w:t>≤ 0,037 W/</w:t>
            </w:r>
            <w:proofErr w:type="spellStart"/>
            <w:r w:rsidR="00E46C1A">
              <w:t>mK</w:t>
            </w:r>
            <w:proofErr w:type="spellEnd"/>
            <w:r w:rsidR="00E46C1A">
              <w:t>)</w:t>
            </w:r>
          </w:p>
          <w:p w14:paraId="7A0A24C3" w14:textId="4E10A62B" w:rsidR="00BA6AE4" w:rsidRDefault="00BA6AE4" w:rsidP="00BA6AE4">
            <w:pPr>
              <w:pStyle w:val="Popisskladby2"/>
            </w:pPr>
            <w:r>
              <w:t>Spodní vrstva spádové klíny EPS 100 (</w:t>
            </w:r>
            <w:proofErr w:type="spellStart"/>
            <w:r>
              <w:t>λ</w:t>
            </w:r>
            <w:r w:rsidRPr="00D24CC0">
              <w:rPr>
                <w:vertAlign w:val="subscript"/>
              </w:rPr>
              <w:t>d</w:t>
            </w:r>
            <w:proofErr w:type="spellEnd"/>
            <w:r>
              <w:t>≤ 0,03</w:t>
            </w:r>
            <w:r w:rsidR="000B50A8">
              <w:t>7</w:t>
            </w:r>
            <w:r>
              <w:t xml:space="preserve"> W/</w:t>
            </w:r>
            <w:proofErr w:type="spellStart"/>
            <w:r>
              <w:t>mK</w:t>
            </w:r>
            <w:proofErr w:type="spellEnd"/>
            <w:r>
              <w:t>)</w:t>
            </w:r>
          </w:p>
          <w:p w14:paraId="70438C43" w14:textId="77777777" w:rsidR="00E46C1A" w:rsidRPr="005A4981" w:rsidRDefault="00E46C1A" w:rsidP="00E46C1A">
            <w:pPr>
              <w:pStyle w:val="Popisskladby"/>
              <w:rPr>
                <w:rFonts w:ascii="Arial1" w:hAnsi="Arial1"/>
              </w:rPr>
            </w:pPr>
            <w:r w:rsidRPr="001A0577">
              <w:t>Parotěsnící</w:t>
            </w:r>
            <w:r>
              <w:t xml:space="preserve"> a vzduchotěsnící vrstva</w:t>
            </w:r>
          </w:p>
          <w:p w14:paraId="6A68D648" w14:textId="77777777" w:rsidR="00E46C1A" w:rsidRPr="00D24CC0" w:rsidRDefault="00E46C1A" w:rsidP="00E46C1A">
            <w:pPr>
              <w:pStyle w:val="Popisskladby2"/>
              <w:rPr>
                <w:rFonts w:ascii="Arial1" w:hAnsi="Arial1"/>
              </w:rPr>
            </w:pPr>
            <w:r>
              <w:t>SBS modifikované asfaltové pásy</w:t>
            </w:r>
          </w:p>
          <w:p w14:paraId="13712C7B" w14:textId="77777777" w:rsidR="00E46C1A" w:rsidRDefault="00E46C1A" w:rsidP="00E46C1A">
            <w:pPr>
              <w:pStyle w:val="Popisskladby2"/>
              <w:rPr>
                <w:rFonts w:ascii="Arial1" w:hAnsi="Arial1"/>
              </w:rPr>
            </w:pPr>
            <w:r>
              <w:t>vč. případné penetrace podkladu</w:t>
            </w:r>
          </w:p>
          <w:p w14:paraId="0BD40B67" w14:textId="77777777" w:rsidR="00BA6AE4" w:rsidRDefault="00BA6AE4" w:rsidP="00BA6AE4">
            <w:pPr>
              <w:pStyle w:val="Popisskladby"/>
            </w:pPr>
            <w:r>
              <w:t xml:space="preserve">NOSNÁ </w:t>
            </w:r>
            <w:r w:rsidRPr="00603571">
              <w:t>KONSTRUKCE</w:t>
            </w:r>
            <w:r>
              <w:t xml:space="preserve"> stropu</w:t>
            </w:r>
            <w:r>
              <w:tab/>
              <w:t>100</w:t>
            </w:r>
          </w:p>
          <w:p w14:paraId="60C62929" w14:textId="6B53CE8F" w:rsidR="00BA6AE4" w:rsidRDefault="00BA6AE4" w:rsidP="00BA6AE4">
            <w:pPr>
              <w:pStyle w:val="Popisskladby2"/>
            </w:pPr>
            <w:r>
              <w:t>ŽB deska</w:t>
            </w:r>
            <w:r w:rsidR="00E51565">
              <w:t xml:space="preserve"> z betonu C20/25 vyztužena KARI sítí </w:t>
            </w:r>
            <w:r w:rsidR="00E51565">
              <w:rPr>
                <w:lang w:val="en-US"/>
              </w:rPr>
              <w:t xml:space="preserve">Ø </w:t>
            </w:r>
            <w:r w:rsidR="00E51565">
              <w:t>6.100/6.100</w:t>
            </w:r>
          </w:p>
          <w:p w14:paraId="2D25F352" w14:textId="77777777" w:rsidR="00BA6AE4" w:rsidRDefault="00BA6AE4" w:rsidP="00BA6AE4">
            <w:pPr>
              <w:pStyle w:val="Popisskladby2"/>
            </w:pPr>
            <w:r>
              <w:t>Ocelová nosná konstrukce</w:t>
            </w:r>
            <w:r>
              <w:tab/>
            </w:r>
          </w:p>
          <w:p w14:paraId="520FE7CE" w14:textId="42BEFE78" w:rsidR="00E46C1A" w:rsidRDefault="00E46C1A" w:rsidP="00E46C1A">
            <w:pPr>
              <w:pStyle w:val="Popisskladby"/>
            </w:pPr>
            <w:r>
              <w:t>podhledová vrstva</w:t>
            </w:r>
          </w:p>
          <w:p w14:paraId="06F87F93" w14:textId="436EFB7D" w:rsidR="00667411" w:rsidRDefault="00E46C1A" w:rsidP="00E46C1A">
            <w:pPr>
              <w:pStyle w:val="Popisskladby2"/>
            </w:pPr>
            <w:r>
              <w:t>SDK podhled bez TI</w:t>
            </w:r>
          </w:p>
        </w:tc>
      </w:tr>
      <w:tr w:rsidR="00667411" w14:paraId="035C2962" w14:textId="77777777" w:rsidTr="009B2E6C">
        <w:trPr>
          <w:cantSplit/>
        </w:trPr>
        <w:tc>
          <w:tcPr>
            <w:tcW w:w="537" w:type="dxa"/>
          </w:tcPr>
          <w:p w14:paraId="56A399B1" w14:textId="6601F5A5" w:rsidR="00667411" w:rsidRDefault="00667411" w:rsidP="0049102A">
            <w:pPr>
              <w:ind w:left="0" w:right="28" w:firstLine="0"/>
              <w:jc w:val="center"/>
            </w:pPr>
            <w:r>
              <w:lastRenderedPageBreak/>
              <w:t>S0</w:t>
            </w:r>
            <w:r w:rsidR="00CD7E08">
              <w:t>4</w:t>
            </w:r>
          </w:p>
        </w:tc>
        <w:tc>
          <w:tcPr>
            <w:tcW w:w="2865" w:type="dxa"/>
          </w:tcPr>
          <w:p w14:paraId="60C68D9D" w14:textId="21E28ECE" w:rsidR="00667411" w:rsidRDefault="00667411" w:rsidP="00605C70">
            <w:pPr>
              <w:ind w:left="28" w:right="28" w:firstLine="0"/>
            </w:pPr>
            <w:r w:rsidRPr="00605C70">
              <w:t>PLOCHÁ STŘECHA</w:t>
            </w:r>
            <w:r w:rsidR="00A20619">
              <w:t xml:space="preserve"> </w:t>
            </w:r>
            <w:r w:rsidR="00871F7C">
              <w:t xml:space="preserve">POCHŮZNÁ </w:t>
            </w:r>
            <w:r w:rsidR="00A20619">
              <w:t>S POVLAKOVOU KRYTINOU</w:t>
            </w:r>
          </w:p>
          <w:p w14:paraId="3DFBAA34" w14:textId="10B1CED2" w:rsidR="00667411" w:rsidRDefault="00A16444" w:rsidP="00786C96">
            <w:pPr>
              <w:pStyle w:val="Podrobnostikce"/>
            </w:pPr>
            <w:r>
              <w:t>Zateplená</w:t>
            </w:r>
            <w:r w:rsidR="00871F7C">
              <w:t>, pochůzná terasa nad vytápěným prostorem</w:t>
            </w:r>
          </w:p>
          <w:p w14:paraId="4DFE5268" w14:textId="09744549" w:rsidR="00667411" w:rsidRDefault="00667411" w:rsidP="00605C70">
            <w:pPr>
              <w:ind w:left="28" w:right="28" w:firstLine="0"/>
            </w:pPr>
          </w:p>
          <w:p w14:paraId="4C92B1C6" w14:textId="487241DD" w:rsidR="00667411" w:rsidRPr="00BD3B96" w:rsidRDefault="00667411" w:rsidP="00605C70">
            <w:pPr>
              <w:ind w:left="28" w:right="28" w:firstLine="0"/>
              <w:rPr>
                <w:u w:val="single"/>
              </w:rPr>
            </w:pPr>
            <w:r>
              <w:rPr>
                <w:u w:val="single"/>
              </w:rPr>
              <w:t>Minimální p</w:t>
            </w:r>
            <w:r w:rsidRPr="00BD3B96">
              <w:rPr>
                <w:u w:val="single"/>
              </w:rPr>
              <w:t>ožadované požární vlastnosti</w:t>
            </w:r>
            <w:r>
              <w:rPr>
                <w:u w:val="single"/>
              </w:rPr>
              <w:t xml:space="preserve"> skladby</w:t>
            </w:r>
            <w:r w:rsidRPr="00BD3B96">
              <w:rPr>
                <w:u w:val="single"/>
              </w:rPr>
              <w:t>:</w:t>
            </w:r>
          </w:p>
          <w:p w14:paraId="5D4BFC8E" w14:textId="781AA1E5" w:rsidR="00667411" w:rsidRDefault="005B1BB0" w:rsidP="00D87E5A">
            <w:pPr>
              <w:pStyle w:val="Popisskladby2"/>
            </w:pPr>
            <w:r w:rsidRPr="007F7B56">
              <w:t>BROOF (t3)</w:t>
            </w:r>
          </w:p>
        </w:tc>
        <w:tc>
          <w:tcPr>
            <w:tcW w:w="6804" w:type="dxa"/>
            <w:gridSpan w:val="2"/>
            <w:tcBorders>
              <w:top w:val="dotted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1A896A" w14:textId="5D7ABC6B" w:rsidR="00667411" w:rsidRDefault="00062146" w:rsidP="00605C70">
            <w:pPr>
              <w:pStyle w:val="Popisskladby"/>
            </w:pPr>
            <w:r>
              <w:t xml:space="preserve">nášlapná, </w:t>
            </w:r>
            <w:r w:rsidR="00667411">
              <w:t>STABILIZAČNÍ VRSTVA</w:t>
            </w:r>
            <w:r>
              <w:tab/>
              <w:t>40</w:t>
            </w:r>
          </w:p>
          <w:p w14:paraId="3E166D6B" w14:textId="4B5E33A1" w:rsidR="00667411" w:rsidRDefault="00062146" w:rsidP="00605C70">
            <w:pPr>
              <w:pStyle w:val="Popisskladby2"/>
            </w:pPr>
            <w:r>
              <w:t>Betonová dlažba na terče 400x400</w:t>
            </w:r>
          </w:p>
          <w:p w14:paraId="7D706767" w14:textId="7393C089" w:rsidR="00667411" w:rsidRDefault="00BA6AE4" w:rsidP="00605C70">
            <w:pPr>
              <w:pStyle w:val="Popisskladby"/>
            </w:pPr>
            <w:r>
              <w:t>Vzduchová mezera</w:t>
            </w:r>
          </w:p>
          <w:p w14:paraId="5C3BC9D6" w14:textId="18AC9D3D" w:rsidR="00667411" w:rsidRDefault="00BA6AE4" w:rsidP="00605C70">
            <w:pPr>
              <w:pStyle w:val="Popisskladby2"/>
            </w:pPr>
            <w:r>
              <w:t>Mezera mezi vrstvami</w:t>
            </w:r>
            <w:r w:rsidR="00062146">
              <w:t xml:space="preserve"> + plastový terč + přířez fólie z PVC-P</w:t>
            </w:r>
          </w:p>
          <w:p w14:paraId="7CBAF479" w14:textId="77777777" w:rsidR="00667411" w:rsidRDefault="00667411" w:rsidP="00605C70">
            <w:pPr>
              <w:pStyle w:val="Popisskladby"/>
            </w:pPr>
            <w:r>
              <w:t>povlaková hydroizolační vrstva</w:t>
            </w:r>
          </w:p>
          <w:p w14:paraId="2B41CF14" w14:textId="0DC46EC7" w:rsidR="00667411" w:rsidRDefault="00154165" w:rsidP="00605C70">
            <w:pPr>
              <w:pStyle w:val="Popisskladby2"/>
            </w:pPr>
            <w:r>
              <w:t>PVC-P f</w:t>
            </w:r>
            <w:r w:rsidR="00667411">
              <w:t xml:space="preserve">ólie určená </w:t>
            </w:r>
            <w:r w:rsidR="00BA6AE4">
              <w:t>pro zatěžovací vrstvy</w:t>
            </w:r>
          </w:p>
          <w:p w14:paraId="36173E50" w14:textId="4B64C24B" w:rsidR="00667411" w:rsidRPr="005A4981" w:rsidRDefault="00667411" w:rsidP="00E7242B">
            <w:pPr>
              <w:pStyle w:val="Popisskladby"/>
            </w:pPr>
            <w:r w:rsidRPr="00E7242B">
              <w:t>TEPELNĚ</w:t>
            </w:r>
            <w:r>
              <w:t xml:space="preserve"> IZOLAČNÍ A SPÁDOVÁ VRSTVA</w:t>
            </w:r>
            <w:r w:rsidR="000A16A3">
              <w:tab/>
            </w:r>
            <w:r w:rsidR="00BA6AE4">
              <w:t>14</w:t>
            </w:r>
            <w:r w:rsidR="000A16A3">
              <w:t>0-</w:t>
            </w:r>
            <w:r w:rsidR="00420164">
              <w:t>2</w:t>
            </w:r>
            <w:r w:rsidR="00BA6AE4">
              <w:t>0</w:t>
            </w:r>
            <w:r w:rsidR="000A16A3">
              <w:t>0</w:t>
            </w:r>
          </w:p>
          <w:p w14:paraId="34BE527D" w14:textId="0261B340" w:rsidR="00667411" w:rsidRDefault="00667411" w:rsidP="00605C70">
            <w:pPr>
              <w:pStyle w:val="Popisskladby2"/>
            </w:pPr>
            <w:r>
              <w:t xml:space="preserve">Horní vrstva </w:t>
            </w:r>
            <w:r w:rsidR="00BA6AE4">
              <w:t>rovné desky</w:t>
            </w:r>
            <w:r>
              <w:t xml:space="preserve"> </w:t>
            </w:r>
            <w:r w:rsidR="00BA6AE4">
              <w:t>PIR</w:t>
            </w:r>
            <w:r>
              <w:t xml:space="preserve"> (</w:t>
            </w:r>
            <w:proofErr w:type="spellStart"/>
            <w:r>
              <w:t>λ</w:t>
            </w:r>
            <w:r w:rsidRPr="00D24CC0">
              <w:rPr>
                <w:vertAlign w:val="subscript"/>
              </w:rPr>
              <w:t>d</w:t>
            </w:r>
            <w:proofErr w:type="spellEnd"/>
            <w:r>
              <w:t>≤ 0,0</w:t>
            </w:r>
            <w:r w:rsidR="00BA6AE4">
              <w:t>22</w:t>
            </w:r>
            <w:r>
              <w:t xml:space="preserve"> W/</w:t>
            </w:r>
            <w:proofErr w:type="spellStart"/>
            <w:r>
              <w:t>mK</w:t>
            </w:r>
            <w:proofErr w:type="spellEnd"/>
            <w:r>
              <w:t>)</w:t>
            </w:r>
          </w:p>
          <w:p w14:paraId="046F4D92" w14:textId="5B65EDBA" w:rsidR="00667411" w:rsidRDefault="00667411" w:rsidP="00605C70">
            <w:pPr>
              <w:pStyle w:val="Popisskladby2"/>
            </w:pPr>
            <w:r>
              <w:t xml:space="preserve">Spodní vrstva </w:t>
            </w:r>
            <w:r w:rsidR="00BA6AE4">
              <w:t xml:space="preserve">spádové klíny </w:t>
            </w:r>
            <w:r>
              <w:t xml:space="preserve">EPS </w:t>
            </w:r>
            <w:r w:rsidR="00BA6AE4">
              <w:t>15</w:t>
            </w:r>
            <w:r>
              <w:t>0 (</w:t>
            </w:r>
            <w:proofErr w:type="spellStart"/>
            <w:r>
              <w:t>λ</w:t>
            </w:r>
            <w:r w:rsidRPr="00D24CC0">
              <w:rPr>
                <w:vertAlign w:val="subscript"/>
              </w:rPr>
              <w:t>d</w:t>
            </w:r>
            <w:proofErr w:type="spellEnd"/>
            <w:r>
              <w:t>≤ 0,03</w:t>
            </w:r>
            <w:r w:rsidR="00BA6AE4">
              <w:t>5</w:t>
            </w:r>
            <w:r>
              <w:t xml:space="preserve"> W/</w:t>
            </w:r>
            <w:proofErr w:type="spellStart"/>
            <w:r>
              <w:t>mK</w:t>
            </w:r>
            <w:proofErr w:type="spellEnd"/>
            <w:r>
              <w:t>)</w:t>
            </w:r>
          </w:p>
          <w:p w14:paraId="3CFF8A71" w14:textId="77777777" w:rsidR="00667411" w:rsidRPr="005A4981" w:rsidRDefault="00667411" w:rsidP="001A622E">
            <w:pPr>
              <w:pStyle w:val="Popisskladby"/>
              <w:rPr>
                <w:rFonts w:ascii="Arial1" w:hAnsi="Arial1"/>
              </w:rPr>
            </w:pPr>
            <w:r w:rsidRPr="001A0577">
              <w:t>Parotěsnící</w:t>
            </w:r>
            <w:r>
              <w:t xml:space="preserve"> a vzduchotěsnící vrstva</w:t>
            </w:r>
          </w:p>
          <w:p w14:paraId="326EF7EE" w14:textId="77777777" w:rsidR="00667411" w:rsidRPr="00D24CC0" w:rsidRDefault="00667411" w:rsidP="00605C70">
            <w:pPr>
              <w:pStyle w:val="Popisskladby2"/>
              <w:rPr>
                <w:rFonts w:ascii="Arial1" w:hAnsi="Arial1"/>
              </w:rPr>
            </w:pPr>
            <w:r>
              <w:t>SBS modifikované asfaltové pásy</w:t>
            </w:r>
          </w:p>
          <w:p w14:paraId="662A27FF" w14:textId="77777777" w:rsidR="00667411" w:rsidRPr="00603571" w:rsidRDefault="00667411" w:rsidP="00605C70">
            <w:pPr>
              <w:pStyle w:val="Popisskladby2"/>
              <w:rPr>
                <w:rFonts w:ascii="Arial1" w:hAnsi="Arial1"/>
              </w:rPr>
            </w:pPr>
            <w:r>
              <w:t>vzduchotěsně napojit na navazující vzduchotěsné konstrukce</w:t>
            </w:r>
          </w:p>
          <w:p w14:paraId="7A4D46DD" w14:textId="77777777" w:rsidR="00667411" w:rsidRDefault="00667411" w:rsidP="00605C70">
            <w:pPr>
              <w:pStyle w:val="Popisskladby2"/>
              <w:rPr>
                <w:rFonts w:ascii="Arial1" w:hAnsi="Arial1"/>
              </w:rPr>
            </w:pPr>
            <w:r>
              <w:t>vč. případné penetrace podkladu</w:t>
            </w:r>
          </w:p>
          <w:p w14:paraId="01A47557" w14:textId="59A511E1" w:rsidR="00667411" w:rsidRDefault="00BA6AE4" w:rsidP="00605C70">
            <w:pPr>
              <w:pStyle w:val="Popisskladby"/>
            </w:pPr>
            <w:r>
              <w:t>přípravný nátěr podkladu</w:t>
            </w:r>
          </w:p>
          <w:p w14:paraId="1D363132" w14:textId="1AED0257" w:rsidR="00667411" w:rsidRPr="001A622E" w:rsidRDefault="00BA6AE4" w:rsidP="001A622E">
            <w:pPr>
              <w:pStyle w:val="Popisskladby2"/>
            </w:pPr>
            <w:r>
              <w:t xml:space="preserve">Asfaltová </w:t>
            </w:r>
            <w:proofErr w:type="spellStart"/>
            <w:r>
              <w:t>vodouředitelná</w:t>
            </w:r>
            <w:proofErr w:type="spellEnd"/>
            <w:r>
              <w:t xml:space="preserve"> emulze</w:t>
            </w:r>
          </w:p>
          <w:p w14:paraId="430A138C" w14:textId="6A23784B" w:rsidR="00667411" w:rsidRDefault="00BA6AE4" w:rsidP="00605C70">
            <w:pPr>
              <w:pStyle w:val="Popisskladby"/>
            </w:pPr>
            <w:r>
              <w:t xml:space="preserve">stávající </w:t>
            </w:r>
            <w:r w:rsidR="00667411">
              <w:t xml:space="preserve">NOSNÁ </w:t>
            </w:r>
            <w:r w:rsidR="00667411" w:rsidRPr="00603571">
              <w:t>KONSTRUKCE</w:t>
            </w:r>
            <w:r w:rsidR="00E46C1A">
              <w:t xml:space="preserve"> stropu</w:t>
            </w:r>
            <w:r w:rsidR="00420164">
              <w:tab/>
              <w:t>100</w:t>
            </w:r>
          </w:p>
          <w:p w14:paraId="749CB2AB" w14:textId="50322B21" w:rsidR="00667411" w:rsidRDefault="00BA6AE4" w:rsidP="00420164">
            <w:pPr>
              <w:pStyle w:val="Popisskladby2"/>
            </w:pPr>
            <w:r>
              <w:t>PZD desky</w:t>
            </w:r>
            <w:r w:rsidR="00420164">
              <w:tab/>
            </w:r>
          </w:p>
          <w:p w14:paraId="3A7F3352" w14:textId="40A3DD78" w:rsidR="00667411" w:rsidRDefault="00BA6AE4" w:rsidP="00605C70">
            <w:pPr>
              <w:pStyle w:val="Popisskladby"/>
            </w:pPr>
            <w:r>
              <w:t>stávající štuková omítka</w:t>
            </w:r>
            <w:r w:rsidR="00E873DF">
              <w:tab/>
            </w:r>
          </w:p>
          <w:p w14:paraId="698A8D50" w14:textId="7D3AE405" w:rsidR="00E873DF" w:rsidRDefault="00E873DF" w:rsidP="00F30AFA">
            <w:pPr>
              <w:pStyle w:val="Popisskladby2"/>
            </w:pPr>
            <w:r>
              <w:t>Kontaktní zateplovací systém s tepelnou izolací EPS 100 F a vrchní tenkovrstvou omítkou shodnou s omítkou fasády</w:t>
            </w:r>
          </w:p>
        </w:tc>
      </w:tr>
      <w:tr w:rsidR="00605C70" w14:paraId="3E8F5112" w14:textId="77777777" w:rsidTr="009347DC">
        <w:trPr>
          <w:cantSplit/>
        </w:trPr>
        <w:tc>
          <w:tcPr>
            <w:tcW w:w="10206" w:type="dxa"/>
            <w:gridSpan w:val="4"/>
            <w:tcBorders>
              <w:bottom w:val="single" w:sz="24" w:space="0" w:color="auto"/>
            </w:tcBorders>
          </w:tcPr>
          <w:p w14:paraId="1199E4EB" w14:textId="77777777" w:rsidR="00605C70" w:rsidRDefault="00605C70" w:rsidP="00605C70">
            <w:pPr>
              <w:ind w:left="28" w:right="28" w:firstLine="0"/>
            </w:pPr>
            <w:r>
              <w:t>Poznámky:</w:t>
            </w:r>
          </w:p>
          <w:p w14:paraId="571AE9FC" w14:textId="59AA725A" w:rsidR="00605C70" w:rsidRDefault="00044B54" w:rsidP="00605C70">
            <w:pPr>
              <w:pStyle w:val="Odstavecseseznamem"/>
              <w:numPr>
                <w:ilvl w:val="0"/>
                <w:numId w:val="6"/>
              </w:numPr>
              <w:ind w:right="28"/>
            </w:pPr>
            <w:r>
              <w:t>--</w:t>
            </w:r>
          </w:p>
        </w:tc>
      </w:tr>
    </w:tbl>
    <w:p w14:paraId="519576B8" w14:textId="236165B4" w:rsidR="00062146" w:rsidRDefault="00062146" w:rsidP="005A0325">
      <w:pPr>
        <w:spacing w:after="160" w:line="259" w:lineRule="auto"/>
        <w:ind w:left="0" w:firstLine="0"/>
        <w:rPr>
          <w:sz w:val="6"/>
          <w:szCs w:val="6"/>
        </w:rPr>
      </w:pPr>
    </w:p>
    <w:p w14:paraId="6A8762F6" w14:textId="77777777" w:rsidR="00062146" w:rsidRDefault="00062146">
      <w:pPr>
        <w:spacing w:after="160" w:line="259" w:lineRule="auto"/>
        <w:ind w:left="0" w:firstLine="0"/>
        <w:rPr>
          <w:sz w:val="6"/>
          <w:szCs w:val="6"/>
        </w:rPr>
      </w:pPr>
      <w:r>
        <w:rPr>
          <w:sz w:val="6"/>
          <w:szCs w:val="6"/>
        </w:rPr>
        <w:br w:type="page"/>
      </w:r>
    </w:p>
    <w:p w14:paraId="06025AC8" w14:textId="77777777" w:rsidR="001B7DC2" w:rsidRDefault="001B7DC2" w:rsidP="005A0325">
      <w:pPr>
        <w:spacing w:after="160" w:line="259" w:lineRule="auto"/>
        <w:ind w:left="0" w:firstLine="0"/>
        <w:rPr>
          <w:sz w:val="6"/>
          <w:szCs w:val="6"/>
        </w:rPr>
      </w:pPr>
    </w:p>
    <w:tbl>
      <w:tblPr>
        <w:tblStyle w:val="Mkatabulky"/>
        <w:tblW w:w="10206" w:type="dxa"/>
        <w:tblBorders>
          <w:top w:val="single" w:sz="24" w:space="0" w:color="auto"/>
          <w:left w:val="single" w:sz="24" w:space="0" w:color="auto"/>
          <w:right w:val="single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865"/>
        <w:gridCol w:w="5924"/>
        <w:gridCol w:w="880"/>
      </w:tblGrid>
      <w:tr w:rsidR="001B7DC2" w14:paraId="65445B8F" w14:textId="77777777" w:rsidTr="00CC14DE">
        <w:trPr>
          <w:trHeight w:hRule="exact" w:val="454"/>
          <w:tblHeader/>
        </w:trPr>
        <w:tc>
          <w:tcPr>
            <w:tcW w:w="10206" w:type="dxa"/>
            <w:gridSpan w:val="4"/>
            <w:tcBorders>
              <w:top w:val="single" w:sz="24" w:space="0" w:color="auto"/>
              <w:bottom w:val="single" w:sz="18" w:space="0" w:color="auto"/>
            </w:tcBorders>
            <w:shd w:val="clear" w:color="auto" w:fill="DEEAF6" w:themeFill="accent5" w:themeFillTint="33"/>
            <w:vAlign w:val="center"/>
          </w:tcPr>
          <w:p w14:paraId="7BEA441F" w14:textId="4B54AC0D" w:rsidR="001B7DC2" w:rsidRPr="00EE1883" w:rsidRDefault="001B7DC2" w:rsidP="001B7DC2">
            <w:pPr>
              <w:pStyle w:val="Bezmezer"/>
              <w:ind w:firstLine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SKLADBY VODOROVNÝCH KONSTRUKCÍ </w:t>
            </w:r>
            <w:r w:rsidR="00123E8F">
              <w:rPr>
                <w:b/>
                <w:bCs/>
                <w:sz w:val="32"/>
                <w:szCs w:val="32"/>
              </w:rPr>
              <w:t>PODLAH A STROPŮ</w:t>
            </w:r>
          </w:p>
        </w:tc>
      </w:tr>
      <w:tr w:rsidR="001B7DC2" w14:paraId="470B34CB" w14:textId="77777777" w:rsidTr="001B7DC2">
        <w:trPr>
          <w:trHeight w:hRule="exact" w:val="340"/>
          <w:tblHeader/>
        </w:trPr>
        <w:tc>
          <w:tcPr>
            <w:tcW w:w="53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0A79785C" w14:textId="77777777" w:rsidR="001B7DC2" w:rsidRPr="00A1163F" w:rsidRDefault="001B7DC2" w:rsidP="001B7DC2">
            <w:pPr>
              <w:pStyle w:val="Bezmezer"/>
              <w:ind w:firstLine="0"/>
              <w:jc w:val="center"/>
            </w:pPr>
            <w:proofErr w:type="spellStart"/>
            <w:r w:rsidRPr="00A1163F">
              <w:t>Ozn</w:t>
            </w:r>
            <w:proofErr w:type="spellEnd"/>
            <w:r w:rsidRPr="00A1163F">
              <w:t>.</w:t>
            </w:r>
          </w:p>
        </w:tc>
        <w:tc>
          <w:tcPr>
            <w:tcW w:w="2865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710B1B1D" w14:textId="77777777" w:rsidR="001B7DC2" w:rsidRDefault="001B7DC2" w:rsidP="001B7DC2">
            <w:pPr>
              <w:pStyle w:val="Bezmezer"/>
              <w:ind w:firstLine="0"/>
              <w:jc w:val="center"/>
            </w:pPr>
            <w:r>
              <w:t>Popis konstrukce</w:t>
            </w:r>
          </w:p>
        </w:tc>
        <w:tc>
          <w:tcPr>
            <w:tcW w:w="5924" w:type="dxa"/>
            <w:tcBorders>
              <w:top w:val="single" w:sz="18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14:paraId="521C227E" w14:textId="77777777" w:rsidR="001B7DC2" w:rsidRPr="00896850" w:rsidRDefault="001B7DC2" w:rsidP="001B7DC2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>
              <w:t>Specifikace skladby (od exteriéru příp. od shora dolů)</w:t>
            </w:r>
          </w:p>
        </w:tc>
        <w:tc>
          <w:tcPr>
            <w:tcW w:w="880" w:type="dxa"/>
            <w:tcBorders>
              <w:top w:val="single" w:sz="18" w:space="0" w:color="auto"/>
              <w:left w:val="dotted" w:sz="4" w:space="0" w:color="auto"/>
              <w:bottom w:val="single" w:sz="8" w:space="0" w:color="auto"/>
            </w:tcBorders>
            <w:vAlign w:val="center"/>
          </w:tcPr>
          <w:p w14:paraId="1C641876" w14:textId="77777777" w:rsidR="001B7DC2" w:rsidRPr="00A1163F" w:rsidRDefault="001B7DC2" w:rsidP="001B7DC2">
            <w:pPr>
              <w:pStyle w:val="Bezmezer"/>
              <w:ind w:firstLine="0"/>
              <w:jc w:val="center"/>
            </w:pPr>
            <w:proofErr w:type="spellStart"/>
            <w:r>
              <w:rPr>
                <w:rFonts w:cstheme="minorHAnsi"/>
              </w:rPr>
              <w:t>t</w:t>
            </w:r>
            <w:r w:rsidRPr="00A1163F">
              <w:rPr>
                <w:rFonts w:cstheme="minorHAnsi"/>
              </w:rPr>
              <w:t>l</w:t>
            </w:r>
            <w:proofErr w:type="spellEnd"/>
            <w:r w:rsidRPr="00A1163F">
              <w:rPr>
                <w:rFonts w:cstheme="minorHAnsi"/>
              </w:rPr>
              <w:t xml:space="preserve">. </w:t>
            </w:r>
            <w:r>
              <w:rPr>
                <w:rFonts w:cstheme="minorHAnsi"/>
              </w:rPr>
              <w:t>[mm]</w:t>
            </w:r>
          </w:p>
        </w:tc>
      </w:tr>
      <w:tr w:rsidR="001B7DC2" w14:paraId="5CA3440B" w14:textId="77777777" w:rsidTr="00447A68">
        <w:trPr>
          <w:cantSplit/>
          <w:trHeight w:val="3229"/>
        </w:trPr>
        <w:tc>
          <w:tcPr>
            <w:tcW w:w="537" w:type="dxa"/>
            <w:tcBorders>
              <w:top w:val="single" w:sz="8" w:space="0" w:color="auto"/>
              <w:bottom w:val="single" w:sz="4" w:space="0" w:color="auto"/>
            </w:tcBorders>
          </w:tcPr>
          <w:p w14:paraId="13F525FE" w14:textId="6637B3FF" w:rsidR="001B7DC2" w:rsidRPr="00C42F98" w:rsidRDefault="001B7DC2" w:rsidP="001B7DC2">
            <w:pPr>
              <w:jc w:val="center"/>
            </w:pPr>
            <w:r>
              <w:t>S</w:t>
            </w:r>
            <w:r w:rsidR="00123E8F">
              <w:t>1</w:t>
            </w:r>
            <w:r>
              <w:t>1</w:t>
            </w:r>
          </w:p>
        </w:tc>
        <w:tc>
          <w:tcPr>
            <w:tcW w:w="2865" w:type="dxa"/>
            <w:tcBorders>
              <w:top w:val="single" w:sz="8" w:space="0" w:color="auto"/>
              <w:bottom w:val="single" w:sz="4" w:space="0" w:color="auto"/>
            </w:tcBorders>
          </w:tcPr>
          <w:p w14:paraId="72C731CB" w14:textId="07B06C12" w:rsidR="001B7DC2" w:rsidRDefault="00F328B5" w:rsidP="00894499">
            <w:pPr>
              <w:ind w:left="28" w:right="28" w:firstLine="0"/>
            </w:pPr>
            <w:r>
              <w:t xml:space="preserve">PODLAHA </w:t>
            </w:r>
            <w:r w:rsidR="00D75BC1">
              <w:t>V ZÁDVEŘÍ</w:t>
            </w:r>
          </w:p>
          <w:p w14:paraId="5CABACFF" w14:textId="77777777" w:rsidR="00894499" w:rsidRDefault="00894499" w:rsidP="00894499">
            <w:pPr>
              <w:ind w:left="28" w:right="28" w:firstLine="0"/>
            </w:pPr>
          </w:p>
          <w:p w14:paraId="5ECE3A72" w14:textId="77777777" w:rsidR="001B7DC2" w:rsidRPr="00BD3B96" w:rsidRDefault="001B7DC2" w:rsidP="001B7DC2">
            <w:pPr>
              <w:ind w:left="28" w:right="28" w:firstLine="0"/>
              <w:rPr>
                <w:u w:val="single"/>
              </w:rPr>
            </w:pPr>
            <w:r>
              <w:rPr>
                <w:u w:val="single"/>
              </w:rPr>
              <w:t>Minimální p</w:t>
            </w:r>
            <w:r w:rsidRPr="00BD3B96">
              <w:rPr>
                <w:u w:val="single"/>
              </w:rPr>
              <w:t>ožadované požární vlastnosti</w:t>
            </w:r>
            <w:r>
              <w:rPr>
                <w:u w:val="single"/>
              </w:rPr>
              <w:t xml:space="preserve"> skladby</w:t>
            </w:r>
            <w:r w:rsidRPr="00BD3B96">
              <w:rPr>
                <w:u w:val="single"/>
              </w:rPr>
              <w:t>:</w:t>
            </w:r>
          </w:p>
          <w:p w14:paraId="28A51170" w14:textId="77777777" w:rsidR="001B7DC2" w:rsidRDefault="001B7DC2" w:rsidP="001B7DC2">
            <w:pPr>
              <w:pStyle w:val="Podrobnostikce"/>
            </w:pPr>
            <w:r>
              <w:t>Bez požadavku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3A94DE" w14:textId="77777777" w:rsidR="00D75BC1" w:rsidRDefault="00D75BC1" w:rsidP="00D75BC1">
            <w:pPr>
              <w:pStyle w:val="Popisskladby"/>
            </w:pPr>
            <w:r>
              <w:t>nášlapná vrstva</w:t>
            </w:r>
          </w:p>
          <w:p w14:paraId="566DAD5D" w14:textId="642D993A" w:rsidR="00D75BC1" w:rsidRDefault="00D75BC1" w:rsidP="00D75BC1">
            <w:pPr>
              <w:pStyle w:val="Popisskladby2"/>
            </w:pPr>
            <w:r>
              <w:t>Keramická dlažba – protiskluznost R11</w:t>
            </w:r>
          </w:p>
          <w:p w14:paraId="51D6D97E" w14:textId="77777777" w:rsidR="00D75BC1" w:rsidRDefault="00D75BC1" w:rsidP="00D75BC1">
            <w:pPr>
              <w:pStyle w:val="Popisskladby"/>
            </w:pPr>
            <w:r>
              <w:t>lepící tmel</w:t>
            </w:r>
          </w:p>
          <w:p w14:paraId="3A6291D0" w14:textId="77777777" w:rsidR="00D75BC1" w:rsidRDefault="00D75BC1" w:rsidP="00D75BC1">
            <w:pPr>
              <w:pStyle w:val="Popisskladby2"/>
            </w:pPr>
            <w:r>
              <w:t>Včetně penetrace podkladu</w:t>
            </w:r>
          </w:p>
          <w:p w14:paraId="2375AABC" w14:textId="0B6462CF" w:rsidR="001411EA" w:rsidRPr="001411EA" w:rsidRDefault="00D75BC1" w:rsidP="001411EA">
            <w:pPr>
              <w:pStyle w:val="Popisskladby"/>
            </w:pPr>
            <w:r>
              <w:t>roznášecí vrastva</w:t>
            </w:r>
            <w:r>
              <w:tab/>
              <w:t>50</w:t>
            </w:r>
          </w:p>
          <w:p w14:paraId="0D62EE45" w14:textId="5CC50BF2" w:rsidR="00D75BC1" w:rsidRDefault="00D75BC1" w:rsidP="00D75BC1">
            <w:pPr>
              <w:pStyle w:val="Popisskladby2"/>
            </w:pPr>
            <w:r>
              <w:t>Betonová mazanina</w:t>
            </w:r>
            <w:r w:rsidR="001411EA">
              <w:t xml:space="preserve"> C 16/20</w:t>
            </w:r>
          </w:p>
          <w:p w14:paraId="0E682C44" w14:textId="70D10D14" w:rsidR="001411EA" w:rsidRDefault="001411EA" w:rsidP="001411EA">
            <w:pPr>
              <w:pStyle w:val="Popisskladby"/>
            </w:pPr>
            <w:r>
              <w:t>separační vrstva</w:t>
            </w:r>
          </w:p>
          <w:p w14:paraId="1EEFB8C5" w14:textId="5413DB1E" w:rsidR="001411EA" w:rsidRDefault="001411EA" w:rsidP="001411EA">
            <w:pPr>
              <w:pStyle w:val="Popisskladby2"/>
            </w:pPr>
            <w:r>
              <w:t>Fólie lehkého typu z polyetylenu</w:t>
            </w:r>
          </w:p>
          <w:p w14:paraId="01D282C7" w14:textId="3526AF73" w:rsidR="001411EA" w:rsidRDefault="001411EA" w:rsidP="001411EA">
            <w:pPr>
              <w:pStyle w:val="Popisskladby"/>
            </w:pPr>
            <w:r>
              <w:t>tepelně izolační vrstva</w:t>
            </w:r>
            <w:r>
              <w:tab/>
              <w:t>80</w:t>
            </w:r>
          </w:p>
          <w:p w14:paraId="6BBD0869" w14:textId="43B7B5A1" w:rsidR="001411EA" w:rsidRPr="001411EA" w:rsidRDefault="001411EA" w:rsidP="00B36E9C">
            <w:pPr>
              <w:pStyle w:val="Popisskladby2"/>
            </w:pPr>
            <w:r>
              <w:t>Tepelná izolace z EPS (</w:t>
            </w:r>
            <w:proofErr w:type="spellStart"/>
            <w:r>
              <w:t>λ</w:t>
            </w:r>
            <w:r w:rsidRPr="001411EA">
              <w:rPr>
                <w:vertAlign w:val="subscript"/>
              </w:rPr>
              <w:t>d</w:t>
            </w:r>
            <w:proofErr w:type="spellEnd"/>
            <w:r>
              <w:t>≤ 0,038 W/</w:t>
            </w:r>
            <w:proofErr w:type="spellStart"/>
            <w:r>
              <w:t>mK</w:t>
            </w:r>
            <w:proofErr w:type="spellEnd"/>
            <w:r>
              <w:t xml:space="preserve">) </w:t>
            </w:r>
          </w:p>
          <w:p w14:paraId="6757B5AA" w14:textId="42A7F4F1" w:rsidR="001B7DC2" w:rsidRDefault="00186D27" w:rsidP="001B7DC2">
            <w:pPr>
              <w:pStyle w:val="Popisskladby"/>
            </w:pPr>
            <w:r>
              <w:t>hydroizolační a protiradonová vrstva</w:t>
            </w:r>
            <w:r w:rsidR="001B7DC2">
              <w:tab/>
            </w:r>
          </w:p>
          <w:p w14:paraId="03A8A8AC" w14:textId="6BE27390" w:rsidR="00040766" w:rsidRPr="00040766" w:rsidRDefault="00186D27" w:rsidP="00F820DB">
            <w:pPr>
              <w:pStyle w:val="Popisskladby2"/>
              <w:rPr>
                <w:rFonts w:ascii="Arial1" w:hAnsi="Arial1"/>
              </w:rPr>
            </w:pPr>
            <w:r>
              <w:t>SBS modifikované asfaltové pásy</w:t>
            </w:r>
            <w:r w:rsidR="00040766">
              <w:t xml:space="preserve"> proti vzlínající vlhkosti a proti pronikání radonu z podloží</w:t>
            </w:r>
          </w:p>
          <w:p w14:paraId="22001737" w14:textId="513FEE01" w:rsidR="00186D27" w:rsidRPr="00186D27" w:rsidRDefault="00186D27" w:rsidP="00186D27">
            <w:pPr>
              <w:pStyle w:val="Popisskladby2"/>
              <w:rPr>
                <w:rFonts w:ascii="Arial1" w:hAnsi="Arial1"/>
              </w:rPr>
            </w:pPr>
            <w:r>
              <w:t>vč. případné penetrace podkladu</w:t>
            </w:r>
          </w:p>
          <w:p w14:paraId="1C804DF9" w14:textId="7B0DE51F" w:rsidR="001B7DC2" w:rsidRDefault="00040766" w:rsidP="00040766">
            <w:pPr>
              <w:pStyle w:val="Popisskladby"/>
            </w:pPr>
            <w:r>
              <w:t>podkladní nosná vrstva</w:t>
            </w:r>
            <w:r w:rsidR="001B7DC2">
              <w:tab/>
            </w:r>
            <w:r w:rsidR="00447A68">
              <w:t>150</w:t>
            </w:r>
          </w:p>
          <w:p w14:paraId="013C18F6" w14:textId="70A1A924" w:rsidR="001B7DC2" w:rsidRDefault="00040766" w:rsidP="001B7DC2">
            <w:pPr>
              <w:pStyle w:val="Popisskladby2"/>
            </w:pPr>
            <w:r>
              <w:t xml:space="preserve">ŽB podkladní deska – </w:t>
            </w:r>
            <w:r w:rsidR="00D75BC1">
              <w:t>beton C20/25 vyztužená KAR</w:t>
            </w:r>
            <w:r w:rsidR="007C0203">
              <w:t>I</w:t>
            </w:r>
            <w:r w:rsidR="00D75BC1">
              <w:t xml:space="preserve"> sítí 8.100/8.100</w:t>
            </w:r>
          </w:p>
          <w:p w14:paraId="054F9211" w14:textId="373A4AE6" w:rsidR="00D75BC1" w:rsidRDefault="00D75BC1" w:rsidP="00D75BC1">
            <w:pPr>
              <w:pStyle w:val="Popisskladby"/>
            </w:pPr>
            <w:r>
              <w:t>HUTNĚNÝ ŠTĚRKOVÝ NÁSYP</w:t>
            </w:r>
            <w:r>
              <w:tab/>
              <w:t>100</w:t>
            </w:r>
          </w:p>
          <w:p w14:paraId="74BE7362" w14:textId="77777777" w:rsidR="00D75BC1" w:rsidRPr="00D75BC1" w:rsidRDefault="00D75BC1" w:rsidP="00D75BC1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Style w:val="PopisskladbyChar"/>
              </w:rPr>
            </w:pPr>
            <w:r>
              <w:t xml:space="preserve">Štěrk fr. 0-32 mm hutnit na hodnotu 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position w:val="-8"/>
                <w:sz w:val="13"/>
                <w:szCs w:val="13"/>
              </w:rPr>
              <w:t>def2</w:t>
            </w:r>
            <w:r w:rsidRPr="00D75BC1">
              <w:rPr>
                <w:rStyle w:val="PopisskladbyChar"/>
              </w:rPr>
              <w:t>≥30MPa</w:t>
            </w:r>
          </w:p>
          <w:p w14:paraId="79963E20" w14:textId="495D7D66" w:rsidR="001B7DC2" w:rsidRDefault="00040766" w:rsidP="001B7DC2">
            <w:pPr>
              <w:pStyle w:val="Popisskladby"/>
            </w:pPr>
            <w:r>
              <w:t>hutněný násyp zeminy</w:t>
            </w:r>
          </w:p>
          <w:p w14:paraId="13DA4AA3" w14:textId="53FF06DE" w:rsidR="001B7DC2" w:rsidRDefault="00040766" w:rsidP="001B7DC2">
            <w:pPr>
              <w:pStyle w:val="Popisskladby2"/>
            </w:pPr>
            <w:r>
              <w:t>Násyp bude plnit pouze funkci výplňovou</w:t>
            </w:r>
          </w:p>
          <w:p w14:paraId="2DA2E120" w14:textId="52849CFC" w:rsidR="001B7DC2" w:rsidRPr="00C2359B" w:rsidRDefault="00447A68" w:rsidP="00447A68">
            <w:pPr>
              <w:pStyle w:val="Popisskladby"/>
            </w:pPr>
            <w:r>
              <w:t>rostlá zemina</w:t>
            </w:r>
          </w:p>
        </w:tc>
      </w:tr>
      <w:tr w:rsidR="00447A68" w14:paraId="38E353D4" w14:textId="77777777" w:rsidTr="00447A68">
        <w:trPr>
          <w:cantSplit/>
          <w:trHeight w:val="3229"/>
        </w:trPr>
        <w:tc>
          <w:tcPr>
            <w:tcW w:w="537" w:type="dxa"/>
            <w:tcBorders>
              <w:top w:val="single" w:sz="8" w:space="0" w:color="auto"/>
              <w:bottom w:val="single" w:sz="4" w:space="0" w:color="auto"/>
            </w:tcBorders>
          </w:tcPr>
          <w:p w14:paraId="21560CF8" w14:textId="4625F511" w:rsidR="00447A68" w:rsidRDefault="00447A68" w:rsidP="001B7DC2">
            <w:pPr>
              <w:jc w:val="center"/>
            </w:pPr>
            <w:r>
              <w:t>S12</w:t>
            </w:r>
          </w:p>
        </w:tc>
        <w:tc>
          <w:tcPr>
            <w:tcW w:w="2865" w:type="dxa"/>
            <w:tcBorders>
              <w:top w:val="single" w:sz="8" w:space="0" w:color="auto"/>
              <w:bottom w:val="single" w:sz="4" w:space="0" w:color="auto"/>
            </w:tcBorders>
          </w:tcPr>
          <w:p w14:paraId="4B43966F" w14:textId="162EB20D" w:rsidR="00447A68" w:rsidRDefault="00894499" w:rsidP="001B7DC2">
            <w:pPr>
              <w:ind w:left="28" w:right="28" w:firstLine="0"/>
            </w:pPr>
            <w:r>
              <w:t xml:space="preserve">PODLAHA </w:t>
            </w:r>
            <w:r w:rsidR="00C0182E">
              <w:t>V</w:t>
            </w:r>
            <w:r>
              <w:t xml:space="preserve"> 1.NP </w:t>
            </w:r>
          </w:p>
          <w:p w14:paraId="405E4822" w14:textId="77777777" w:rsidR="00894499" w:rsidRDefault="00894499" w:rsidP="001B7DC2">
            <w:pPr>
              <w:ind w:left="28" w:right="28" w:firstLine="0"/>
            </w:pPr>
          </w:p>
          <w:p w14:paraId="0F5EA79F" w14:textId="77777777" w:rsidR="00894499" w:rsidRPr="00BD3B96" w:rsidRDefault="00894499" w:rsidP="00894499">
            <w:pPr>
              <w:ind w:left="28" w:right="28" w:firstLine="0"/>
              <w:rPr>
                <w:u w:val="single"/>
              </w:rPr>
            </w:pPr>
            <w:r>
              <w:rPr>
                <w:u w:val="single"/>
              </w:rPr>
              <w:t>Minimální p</w:t>
            </w:r>
            <w:r w:rsidRPr="00BD3B96">
              <w:rPr>
                <w:u w:val="single"/>
              </w:rPr>
              <w:t>ožadované požární vlastnosti</w:t>
            </w:r>
            <w:r>
              <w:rPr>
                <w:u w:val="single"/>
              </w:rPr>
              <w:t xml:space="preserve"> skladby</w:t>
            </w:r>
            <w:r w:rsidRPr="00BD3B96">
              <w:rPr>
                <w:u w:val="single"/>
              </w:rPr>
              <w:t>:</w:t>
            </w:r>
          </w:p>
          <w:p w14:paraId="7D3C4D46" w14:textId="58DF835E" w:rsidR="00894499" w:rsidRDefault="00D75BC1" w:rsidP="00894499">
            <w:pPr>
              <w:pStyle w:val="Podrobnostikce"/>
            </w:pPr>
            <w:r>
              <w:t>Bez požadavku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FFF22C" w14:textId="77777777" w:rsidR="001411EA" w:rsidRDefault="001411EA" w:rsidP="001411EA">
            <w:pPr>
              <w:pStyle w:val="Popisskladby"/>
            </w:pPr>
            <w:r>
              <w:t>nášlapná vrstva</w:t>
            </w:r>
          </w:p>
          <w:p w14:paraId="68FA37C8" w14:textId="63C7C771" w:rsidR="001411EA" w:rsidRDefault="001411EA" w:rsidP="001411EA">
            <w:pPr>
              <w:pStyle w:val="Popisskladby2"/>
            </w:pPr>
            <w:r>
              <w:t>Keramická dlažba – protiskluznost R9</w:t>
            </w:r>
          </w:p>
          <w:p w14:paraId="623ADD87" w14:textId="77777777" w:rsidR="001411EA" w:rsidRDefault="001411EA" w:rsidP="001411EA">
            <w:pPr>
              <w:pStyle w:val="Popisskladby"/>
            </w:pPr>
            <w:r>
              <w:t>lepící tmel</w:t>
            </w:r>
          </w:p>
          <w:p w14:paraId="07517723" w14:textId="77777777" w:rsidR="001411EA" w:rsidRDefault="001411EA" w:rsidP="001411EA">
            <w:pPr>
              <w:pStyle w:val="Popisskladby2"/>
            </w:pPr>
            <w:r>
              <w:t>Včetně penetrace podkladu</w:t>
            </w:r>
          </w:p>
          <w:p w14:paraId="5B542D30" w14:textId="77777777" w:rsidR="001411EA" w:rsidRPr="001411EA" w:rsidRDefault="001411EA" w:rsidP="001411EA">
            <w:pPr>
              <w:pStyle w:val="Popisskladby"/>
            </w:pPr>
            <w:r>
              <w:t>roznášecí vrastva</w:t>
            </w:r>
            <w:r>
              <w:tab/>
              <w:t>50</w:t>
            </w:r>
          </w:p>
          <w:p w14:paraId="47568279" w14:textId="77777777" w:rsidR="001411EA" w:rsidRDefault="001411EA" w:rsidP="001411EA">
            <w:pPr>
              <w:pStyle w:val="Popisskladby2"/>
            </w:pPr>
            <w:r>
              <w:t>Betonová mazanina C 16/20</w:t>
            </w:r>
          </w:p>
          <w:p w14:paraId="5CD83558" w14:textId="77777777" w:rsidR="001411EA" w:rsidRDefault="001411EA" w:rsidP="001411EA">
            <w:pPr>
              <w:pStyle w:val="Popisskladby"/>
            </w:pPr>
            <w:r>
              <w:t>separační vrstva</w:t>
            </w:r>
          </w:p>
          <w:p w14:paraId="6D83658E" w14:textId="77777777" w:rsidR="001411EA" w:rsidRDefault="001411EA" w:rsidP="001411EA">
            <w:pPr>
              <w:pStyle w:val="Popisskladby2"/>
            </w:pPr>
            <w:r>
              <w:t>Fólie lehkého typu z polyetylenu</w:t>
            </w:r>
          </w:p>
          <w:p w14:paraId="3158A889" w14:textId="77777777" w:rsidR="00600FE1" w:rsidRDefault="001411EA" w:rsidP="00600FE1">
            <w:pPr>
              <w:pStyle w:val="Popisskladby"/>
            </w:pPr>
            <w:r>
              <w:t xml:space="preserve">stávající </w:t>
            </w:r>
            <w:r w:rsidR="00600FE1" w:rsidRPr="007C0203">
              <w:t>dřevěná</w:t>
            </w:r>
            <w:r w:rsidR="00600FE1">
              <w:t xml:space="preserve"> prkna</w:t>
            </w:r>
          </w:p>
          <w:p w14:paraId="402E48FF" w14:textId="61306F02" w:rsidR="00894499" w:rsidRDefault="00894499" w:rsidP="001411EA">
            <w:pPr>
              <w:pStyle w:val="Popisskladby2"/>
              <w:numPr>
                <w:ilvl w:val="0"/>
                <w:numId w:val="0"/>
              </w:numPr>
              <w:ind w:left="284"/>
            </w:pPr>
          </w:p>
          <w:p w14:paraId="0D6D65B4" w14:textId="35145DEF" w:rsidR="00894499" w:rsidRPr="00894499" w:rsidRDefault="001411EA" w:rsidP="001411EA">
            <w:pPr>
              <w:pStyle w:val="Popisskladby"/>
            </w:pPr>
            <w:r>
              <w:t>stávající nosná konstrukce</w:t>
            </w:r>
          </w:p>
        </w:tc>
      </w:tr>
      <w:tr w:rsidR="00696194" w14:paraId="0D7BA5A1" w14:textId="77777777" w:rsidTr="00B14F56">
        <w:trPr>
          <w:cantSplit/>
          <w:trHeight w:val="2710"/>
        </w:trPr>
        <w:tc>
          <w:tcPr>
            <w:tcW w:w="537" w:type="dxa"/>
            <w:tcBorders>
              <w:top w:val="single" w:sz="8" w:space="0" w:color="auto"/>
              <w:bottom w:val="single" w:sz="4" w:space="0" w:color="auto"/>
            </w:tcBorders>
          </w:tcPr>
          <w:p w14:paraId="0A1B010C" w14:textId="5D08FBB9" w:rsidR="00696194" w:rsidRDefault="00696194" w:rsidP="001B7DC2">
            <w:pPr>
              <w:jc w:val="center"/>
            </w:pPr>
            <w:r>
              <w:t>S13</w:t>
            </w:r>
          </w:p>
        </w:tc>
        <w:tc>
          <w:tcPr>
            <w:tcW w:w="2865" w:type="dxa"/>
            <w:tcBorders>
              <w:top w:val="single" w:sz="8" w:space="0" w:color="auto"/>
              <w:bottom w:val="single" w:sz="4" w:space="0" w:color="auto"/>
            </w:tcBorders>
          </w:tcPr>
          <w:p w14:paraId="19DBC87B" w14:textId="671E21D3" w:rsidR="00696194" w:rsidRDefault="00696194" w:rsidP="001B7DC2">
            <w:pPr>
              <w:ind w:left="28" w:right="28" w:firstLine="0"/>
            </w:pPr>
            <w:r>
              <w:t xml:space="preserve">PODLAHA </w:t>
            </w:r>
            <w:r w:rsidR="00D75BC1">
              <w:t>VE 2</w:t>
            </w:r>
            <w:r>
              <w:t>.NP</w:t>
            </w:r>
          </w:p>
          <w:p w14:paraId="1FA6C9B6" w14:textId="77777777" w:rsidR="00696194" w:rsidRDefault="00696194" w:rsidP="00696194">
            <w:pPr>
              <w:ind w:left="28" w:right="28" w:firstLine="0"/>
            </w:pPr>
          </w:p>
          <w:p w14:paraId="5C951957" w14:textId="77777777" w:rsidR="00696194" w:rsidRPr="00BD3B96" w:rsidRDefault="00696194" w:rsidP="00696194">
            <w:pPr>
              <w:ind w:left="28" w:right="28" w:firstLine="0"/>
              <w:rPr>
                <w:u w:val="single"/>
              </w:rPr>
            </w:pPr>
            <w:r>
              <w:rPr>
                <w:u w:val="single"/>
              </w:rPr>
              <w:t>Minimální p</w:t>
            </w:r>
            <w:r w:rsidRPr="00BD3B96">
              <w:rPr>
                <w:u w:val="single"/>
              </w:rPr>
              <w:t>ožadované požární vlastnosti</w:t>
            </w:r>
            <w:r>
              <w:rPr>
                <w:u w:val="single"/>
              </w:rPr>
              <w:t xml:space="preserve"> skladby</w:t>
            </w:r>
            <w:r w:rsidRPr="00BD3B96">
              <w:rPr>
                <w:u w:val="single"/>
              </w:rPr>
              <w:t>:</w:t>
            </w:r>
          </w:p>
          <w:p w14:paraId="4903D15F" w14:textId="7D95F377" w:rsidR="00696194" w:rsidRDefault="00D75BC1" w:rsidP="00696194">
            <w:pPr>
              <w:pStyle w:val="Podrobnostikce"/>
            </w:pPr>
            <w:r>
              <w:t>Bez požadavku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EEFC19" w14:textId="77777777" w:rsidR="00696194" w:rsidRDefault="00357604" w:rsidP="001B7DC2">
            <w:pPr>
              <w:pStyle w:val="Popisskladby"/>
            </w:pPr>
            <w:r>
              <w:t>nášlapná vrstva</w:t>
            </w:r>
          </w:p>
          <w:p w14:paraId="3111F383" w14:textId="6DA8AFF4" w:rsidR="00357604" w:rsidRDefault="007C0203" w:rsidP="00357604">
            <w:pPr>
              <w:pStyle w:val="Popisskladby2"/>
            </w:pPr>
            <w:r>
              <w:t xml:space="preserve">Povlaková podlahová krytina – </w:t>
            </w:r>
            <w:r w:rsidR="007F6D68">
              <w:t>plovoucí vinylová podlaha s integrovanou nosnou deskou</w:t>
            </w:r>
          </w:p>
          <w:p w14:paraId="6349E80D" w14:textId="5D16DA16" w:rsidR="007C0203" w:rsidRDefault="007C0203" w:rsidP="007C0203">
            <w:pPr>
              <w:pStyle w:val="Popisskladby"/>
            </w:pPr>
            <w:r>
              <w:t>vyrovnávací vrstva</w:t>
            </w:r>
          </w:p>
          <w:p w14:paraId="724580A7" w14:textId="1606E1B4" w:rsidR="007C0203" w:rsidRPr="007C0203" w:rsidRDefault="007F6D68" w:rsidP="007C0203">
            <w:pPr>
              <w:pStyle w:val="Popisskladby2"/>
            </w:pPr>
            <w:r>
              <w:t xml:space="preserve">Polyuretanová podložka pod vinylové podlahy </w:t>
            </w:r>
          </w:p>
          <w:p w14:paraId="6D5621E7" w14:textId="1C606F64" w:rsidR="007C0203" w:rsidRDefault="007C0203" w:rsidP="007C0203">
            <w:pPr>
              <w:pStyle w:val="Popisskladby"/>
            </w:pPr>
            <w:r>
              <w:t xml:space="preserve">stávající </w:t>
            </w:r>
            <w:r w:rsidRPr="007C0203">
              <w:t>dřevěná</w:t>
            </w:r>
            <w:r>
              <w:t xml:space="preserve"> prkna</w:t>
            </w:r>
          </w:p>
          <w:p w14:paraId="3A9E1204" w14:textId="77777777" w:rsidR="007C0203" w:rsidRPr="007C0203" w:rsidRDefault="007C0203" w:rsidP="007C0203">
            <w:pPr>
              <w:pStyle w:val="Popisskladby2"/>
              <w:numPr>
                <w:ilvl w:val="0"/>
                <w:numId w:val="0"/>
              </w:numPr>
              <w:ind w:left="284"/>
            </w:pPr>
          </w:p>
          <w:p w14:paraId="32840334" w14:textId="19818D86" w:rsidR="007C0203" w:rsidRPr="007C0203" w:rsidRDefault="007C0203" w:rsidP="007C0203">
            <w:pPr>
              <w:pStyle w:val="Popisskladby"/>
            </w:pPr>
            <w:r>
              <w:t>stávající nosná konstrukce</w:t>
            </w:r>
          </w:p>
        </w:tc>
      </w:tr>
      <w:tr w:rsidR="008D5BA4" w14:paraId="3A31E581" w14:textId="77777777" w:rsidTr="00B14F56">
        <w:trPr>
          <w:cantSplit/>
          <w:trHeight w:val="2710"/>
        </w:trPr>
        <w:tc>
          <w:tcPr>
            <w:tcW w:w="537" w:type="dxa"/>
            <w:tcBorders>
              <w:top w:val="single" w:sz="8" w:space="0" w:color="auto"/>
              <w:bottom w:val="single" w:sz="4" w:space="0" w:color="auto"/>
            </w:tcBorders>
          </w:tcPr>
          <w:p w14:paraId="59BF6671" w14:textId="536CF29C" w:rsidR="008D5BA4" w:rsidRDefault="008D5BA4" w:rsidP="008D5BA4">
            <w:pPr>
              <w:jc w:val="center"/>
            </w:pPr>
            <w:r>
              <w:lastRenderedPageBreak/>
              <w:t>S14</w:t>
            </w:r>
          </w:p>
        </w:tc>
        <w:tc>
          <w:tcPr>
            <w:tcW w:w="2865" w:type="dxa"/>
            <w:tcBorders>
              <w:top w:val="single" w:sz="8" w:space="0" w:color="auto"/>
              <w:bottom w:val="single" w:sz="4" w:space="0" w:color="auto"/>
            </w:tcBorders>
          </w:tcPr>
          <w:p w14:paraId="08E7C086" w14:textId="37F307D5" w:rsidR="008D5BA4" w:rsidRDefault="008D5BA4" w:rsidP="008D5BA4">
            <w:pPr>
              <w:ind w:left="28" w:right="28" w:firstLine="0"/>
            </w:pPr>
            <w:r>
              <w:t>KONSTRUKCE BALKONU</w:t>
            </w:r>
          </w:p>
          <w:p w14:paraId="3DD189BB" w14:textId="77777777" w:rsidR="008D5BA4" w:rsidRDefault="008D5BA4" w:rsidP="008D5BA4">
            <w:pPr>
              <w:ind w:left="28" w:right="28" w:firstLine="0"/>
            </w:pPr>
          </w:p>
          <w:p w14:paraId="2A9D957D" w14:textId="77777777" w:rsidR="008D5BA4" w:rsidRPr="00BD3B96" w:rsidRDefault="008D5BA4" w:rsidP="008D5BA4">
            <w:pPr>
              <w:ind w:left="28" w:right="28" w:firstLine="0"/>
              <w:rPr>
                <w:u w:val="single"/>
              </w:rPr>
            </w:pPr>
            <w:r>
              <w:rPr>
                <w:u w:val="single"/>
              </w:rPr>
              <w:t>Minimální p</w:t>
            </w:r>
            <w:r w:rsidRPr="00BD3B96">
              <w:rPr>
                <w:u w:val="single"/>
              </w:rPr>
              <w:t>ožadované požární vlastnosti</w:t>
            </w:r>
            <w:r>
              <w:rPr>
                <w:u w:val="single"/>
              </w:rPr>
              <w:t xml:space="preserve"> skladby</w:t>
            </w:r>
            <w:r w:rsidRPr="00BD3B96">
              <w:rPr>
                <w:u w:val="single"/>
              </w:rPr>
              <w:t>:</w:t>
            </w:r>
          </w:p>
          <w:p w14:paraId="1EC9DE03" w14:textId="6BF2C3CA" w:rsidR="008D5BA4" w:rsidRDefault="008D5BA4" w:rsidP="008D5BA4">
            <w:pPr>
              <w:pStyle w:val="Popisskladby2"/>
            </w:pPr>
            <w:r>
              <w:t>Bez požadavku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DEB8A4" w14:textId="77777777" w:rsidR="008D5BA4" w:rsidRDefault="008D5BA4" w:rsidP="008D5BA4">
            <w:pPr>
              <w:pStyle w:val="Popisskladby"/>
            </w:pPr>
            <w:r>
              <w:t>nášlapná vrstva</w:t>
            </w:r>
          </w:p>
          <w:p w14:paraId="4A5E3A2D" w14:textId="498D17F3" w:rsidR="008D5BA4" w:rsidRDefault="008D5BA4" w:rsidP="008D5BA4">
            <w:pPr>
              <w:pStyle w:val="Popisskladby2"/>
            </w:pPr>
            <w:r>
              <w:t>Keramická dlažba do exteriéru</w:t>
            </w:r>
          </w:p>
          <w:p w14:paraId="7EDFA9DE" w14:textId="68573379" w:rsidR="008D5BA4" w:rsidRDefault="008D5BA4" w:rsidP="008D5BA4">
            <w:pPr>
              <w:pStyle w:val="Popisskladby"/>
            </w:pPr>
            <w:r>
              <w:t xml:space="preserve"> lepící tmel</w:t>
            </w:r>
          </w:p>
          <w:p w14:paraId="745EA509" w14:textId="3217DE16" w:rsidR="008D5BA4" w:rsidRDefault="008D5BA4" w:rsidP="008D5BA4">
            <w:pPr>
              <w:pStyle w:val="Popisskladby2"/>
            </w:pPr>
            <w:r>
              <w:t>Včetně penetrace podkladu</w:t>
            </w:r>
          </w:p>
          <w:p w14:paraId="58AFB6DA" w14:textId="4556B4D8" w:rsidR="008D5BA4" w:rsidRDefault="008D5BA4" w:rsidP="008D5BA4">
            <w:pPr>
              <w:pStyle w:val="Popisskladby"/>
            </w:pPr>
            <w:r>
              <w:t>hydroizolační stěrka</w:t>
            </w:r>
          </w:p>
          <w:p w14:paraId="2A64AEE4" w14:textId="237E7FFB" w:rsidR="008D5BA4" w:rsidRDefault="008D5BA4" w:rsidP="008D5BA4">
            <w:pPr>
              <w:pStyle w:val="Popisskladby2"/>
            </w:pPr>
            <w:r>
              <w:t xml:space="preserve">Stěrka na bázi cementu, minerálních plniv a modifikujících přísad, provedena ve dvou vrstvách </w:t>
            </w:r>
          </w:p>
          <w:p w14:paraId="21143B2C" w14:textId="1F46A4F0" w:rsidR="008D5BA4" w:rsidRDefault="008D5BA4" w:rsidP="00C74E28">
            <w:pPr>
              <w:pStyle w:val="Popisskladby"/>
            </w:pPr>
            <w:r>
              <w:t>betonový potěr</w:t>
            </w:r>
            <w:r>
              <w:tab/>
              <w:t>40</w:t>
            </w:r>
          </w:p>
          <w:p w14:paraId="349D4729" w14:textId="2C181F59" w:rsidR="008D5BA4" w:rsidRDefault="008D5BA4" w:rsidP="008D5BA4">
            <w:pPr>
              <w:pStyle w:val="Popisskladby2"/>
              <w:numPr>
                <w:ilvl w:val="0"/>
                <w:numId w:val="0"/>
              </w:numPr>
            </w:pPr>
          </w:p>
          <w:p w14:paraId="59AA59B3" w14:textId="4D448E2D" w:rsidR="0096263D" w:rsidRPr="005A4981" w:rsidRDefault="0096263D" w:rsidP="0096263D">
            <w:pPr>
              <w:pStyle w:val="Popisskladby"/>
            </w:pPr>
            <w:r w:rsidRPr="00E7242B">
              <w:t>TEPELNĚ</w:t>
            </w:r>
            <w:r>
              <w:t xml:space="preserve"> IZOLAČNÍ VRSTVA</w:t>
            </w:r>
            <w:r>
              <w:tab/>
              <w:t>40</w:t>
            </w:r>
          </w:p>
          <w:p w14:paraId="51320C57" w14:textId="5CAABB73" w:rsidR="0096263D" w:rsidRDefault="0096263D" w:rsidP="0096263D">
            <w:pPr>
              <w:pStyle w:val="Popisskladby2"/>
            </w:pPr>
            <w:r>
              <w:t>Rovné desky EPS 150 (</w:t>
            </w:r>
            <w:proofErr w:type="spellStart"/>
            <w:r>
              <w:t>λ</w:t>
            </w:r>
            <w:r w:rsidRPr="00D24CC0">
              <w:rPr>
                <w:vertAlign w:val="subscript"/>
              </w:rPr>
              <w:t>d</w:t>
            </w:r>
            <w:proofErr w:type="spellEnd"/>
            <w:r>
              <w:t>≤ 0,035 W/</w:t>
            </w:r>
            <w:proofErr w:type="spellStart"/>
            <w:r>
              <w:t>mK</w:t>
            </w:r>
            <w:proofErr w:type="spellEnd"/>
            <w:r>
              <w:t>)</w:t>
            </w:r>
          </w:p>
          <w:p w14:paraId="34776EC0" w14:textId="542525B8" w:rsidR="0096263D" w:rsidRDefault="0096263D" w:rsidP="0096263D">
            <w:pPr>
              <w:pStyle w:val="Popisskladby"/>
            </w:pPr>
            <w:r>
              <w:t>lepící a stěrková hmota</w:t>
            </w:r>
          </w:p>
          <w:p w14:paraId="3024DDC2" w14:textId="78400D10" w:rsidR="0096263D" w:rsidRDefault="0096263D" w:rsidP="0096263D">
            <w:pPr>
              <w:pStyle w:val="Popisskladby2"/>
            </w:pPr>
            <w:r>
              <w:t>Lepící hmota vhodná pro EPS</w:t>
            </w:r>
          </w:p>
          <w:p w14:paraId="4C420C6F" w14:textId="080AEE78" w:rsidR="0096263D" w:rsidRDefault="0096263D" w:rsidP="0096263D">
            <w:pPr>
              <w:pStyle w:val="Popisskladby"/>
            </w:pPr>
            <w:r>
              <w:t>spádová vrstva</w:t>
            </w:r>
            <w:r>
              <w:tab/>
              <w:t>20-40</w:t>
            </w:r>
          </w:p>
          <w:p w14:paraId="14FE16C5" w14:textId="48912354" w:rsidR="0096263D" w:rsidRPr="0096263D" w:rsidRDefault="0096263D" w:rsidP="0096263D">
            <w:pPr>
              <w:pStyle w:val="Popisskladby2"/>
            </w:pPr>
            <w:r>
              <w:t>Betonový potěr – cementová podlahová hmota pro vyrovnání stávajícího betonového podkladu, provedena ve spádu</w:t>
            </w:r>
          </w:p>
          <w:p w14:paraId="1BEABEF2" w14:textId="7C969141" w:rsidR="008D5BA4" w:rsidRDefault="008D5BA4" w:rsidP="008D5BA4">
            <w:pPr>
              <w:pStyle w:val="Popisskladby"/>
            </w:pPr>
            <w:r>
              <w:t xml:space="preserve">NOSNÁ </w:t>
            </w:r>
            <w:r w:rsidRPr="00603571">
              <w:t xml:space="preserve">KONSTRUKCE </w:t>
            </w:r>
            <w:r w:rsidR="0096263D">
              <w:t>balkonu</w:t>
            </w:r>
          </w:p>
          <w:p w14:paraId="17AC014A" w14:textId="159DD865" w:rsidR="008D5BA4" w:rsidRDefault="0096263D" w:rsidP="008D5BA4">
            <w:pPr>
              <w:pStyle w:val="Popisskladby2"/>
            </w:pPr>
            <w:r>
              <w:t>Stávající ŽB de</w:t>
            </w:r>
            <w:r w:rsidR="00A3035F">
              <w:t>s</w:t>
            </w:r>
            <w:r>
              <w:t>ka</w:t>
            </w:r>
          </w:p>
          <w:p w14:paraId="3CBA3047" w14:textId="13CF2E43" w:rsidR="008D5BA4" w:rsidRDefault="0096263D" w:rsidP="008D5BA4">
            <w:pPr>
              <w:pStyle w:val="Popisskladby"/>
            </w:pPr>
            <w:r>
              <w:t>vysprávková hmota ŽB konstrukcí</w:t>
            </w:r>
          </w:p>
          <w:p w14:paraId="4DDAD6B4" w14:textId="6E7B2D75" w:rsidR="008D5BA4" w:rsidRDefault="00A3035F" w:rsidP="008D5BA4">
            <w:pPr>
              <w:pStyle w:val="Popisskladby2"/>
            </w:pPr>
            <w:r>
              <w:t xml:space="preserve">Hrubá </w:t>
            </w:r>
            <w:proofErr w:type="spellStart"/>
            <w:r>
              <w:t>vyspravková</w:t>
            </w:r>
            <w:proofErr w:type="spellEnd"/>
            <w:r>
              <w:t xml:space="preserve"> malta na beton</w:t>
            </w:r>
          </w:p>
          <w:p w14:paraId="3E05BE05" w14:textId="47B71173" w:rsidR="00A3035F" w:rsidRDefault="00A3035F" w:rsidP="00A3035F">
            <w:pPr>
              <w:pStyle w:val="Popisskladby2"/>
            </w:pPr>
            <w:r>
              <w:t xml:space="preserve">Jemná </w:t>
            </w:r>
            <w:proofErr w:type="spellStart"/>
            <w:r>
              <w:t>vyspravková</w:t>
            </w:r>
            <w:proofErr w:type="spellEnd"/>
            <w:r>
              <w:t xml:space="preserve"> malta na beton</w:t>
            </w:r>
          </w:p>
          <w:p w14:paraId="552554BF" w14:textId="601FD5A7" w:rsidR="00A3035F" w:rsidRDefault="00A3035F" w:rsidP="00A3035F">
            <w:pPr>
              <w:pStyle w:val="Popisskladby2"/>
            </w:pPr>
            <w:r>
              <w:t>Vyhlazovací stěrka</w:t>
            </w:r>
          </w:p>
          <w:p w14:paraId="40544C4C" w14:textId="5E3FF584" w:rsidR="00A3035F" w:rsidRDefault="00A3035F" w:rsidP="00A3035F">
            <w:pPr>
              <w:pStyle w:val="Popisskladby2"/>
            </w:pPr>
            <w:r>
              <w:t>Ochranný nátěr</w:t>
            </w:r>
          </w:p>
          <w:p w14:paraId="7E1D8B6B" w14:textId="77777777" w:rsidR="00A3035F" w:rsidRDefault="00A3035F" w:rsidP="00A3035F">
            <w:pPr>
              <w:pStyle w:val="Popisskladby"/>
            </w:pPr>
            <w:r>
              <w:t>vnější kontaktní zateplovací systém</w:t>
            </w:r>
            <w:r>
              <w:tab/>
            </w:r>
          </w:p>
          <w:p w14:paraId="4E7A86B9" w14:textId="5C0CE4EF" w:rsidR="00A3035F" w:rsidRDefault="00A3035F" w:rsidP="00A3035F">
            <w:pPr>
              <w:pStyle w:val="Popisskladby2"/>
            </w:pPr>
            <w:r>
              <w:t xml:space="preserve">Tepelná izolace z EPS 70 F </w:t>
            </w:r>
            <w:proofErr w:type="spellStart"/>
            <w:r>
              <w:t>tl</w:t>
            </w:r>
            <w:proofErr w:type="spellEnd"/>
            <w:r>
              <w:t xml:space="preserve">. </w:t>
            </w:r>
            <w:proofErr w:type="gramStart"/>
            <w:r>
              <w:t>40mm</w:t>
            </w:r>
            <w:proofErr w:type="gramEnd"/>
            <w:r>
              <w:t xml:space="preserve"> (</w:t>
            </w:r>
            <w:proofErr w:type="spellStart"/>
            <w:r>
              <w:t>λ</w:t>
            </w:r>
            <w:r w:rsidRPr="00D24CC0">
              <w:rPr>
                <w:vertAlign w:val="subscript"/>
              </w:rPr>
              <w:t>d</w:t>
            </w:r>
            <w:proofErr w:type="spellEnd"/>
            <w:r>
              <w:t>≤ 0,037 W/</w:t>
            </w:r>
            <w:proofErr w:type="spellStart"/>
            <w:r>
              <w:t>mK</w:t>
            </w:r>
            <w:proofErr w:type="spellEnd"/>
            <w:r>
              <w:t>)</w:t>
            </w:r>
          </w:p>
          <w:p w14:paraId="4156CE37" w14:textId="75A70CD8" w:rsidR="005B63E3" w:rsidRDefault="00A3035F" w:rsidP="005B63E3">
            <w:pPr>
              <w:pStyle w:val="Popisskladby2"/>
            </w:pPr>
            <w:r w:rsidRPr="00B64099">
              <w:t xml:space="preserve">Povrchová úprava </w:t>
            </w:r>
            <w:r>
              <w:t xml:space="preserve">tenkovrstvou pastovitou omítkou </w:t>
            </w:r>
            <w:r w:rsidRPr="00B64099">
              <w:t xml:space="preserve">zrnitosti </w:t>
            </w:r>
            <w:r>
              <w:t xml:space="preserve">max. </w:t>
            </w:r>
            <w:r w:rsidRPr="00B64099">
              <w:t>1,5mm</w:t>
            </w:r>
          </w:p>
        </w:tc>
      </w:tr>
      <w:tr w:rsidR="005B63E3" w14:paraId="617CC559" w14:textId="77777777" w:rsidTr="00BD0B06">
        <w:trPr>
          <w:cantSplit/>
          <w:trHeight w:val="2710"/>
        </w:trPr>
        <w:tc>
          <w:tcPr>
            <w:tcW w:w="537" w:type="dxa"/>
            <w:tcBorders>
              <w:top w:val="single" w:sz="8" w:space="0" w:color="auto"/>
              <w:bottom w:val="single" w:sz="4" w:space="0" w:color="auto"/>
            </w:tcBorders>
          </w:tcPr>
          <w:p w14:paraId="64EA36BB" w14:textId="0217F974" w:rsidR="005B63E3" w:rsidRDefault="005B63E3" w:rsidP="00BD0B06">
            <w:pPr>
              <w:jc w:val="center"/>
            </w:pPr>
            <w:r>
              <w:t>S1</w:t>
            </w:r>
            <w:r w:rsidR="00F45331">
              <w:t>5</w:t>
            </w:r>
          </w:p>
        </w:tc>
        <w:tc>
          <w:tcPr>
            <w:tcW w:w="2865" w:type="dxa"/>
            <w:tcBorders>
              <w:top w:val="single" w:sz="8" w:space="0" w:color="auto"/>
              <w:bottom w:val="single" w:sz="4" w:space="0" w:color="auto"/>
            </w:tcBorders>
          </w:tcPr>
          <w:p w14:paraId="08429531" w14:textId="3DF5BF10" w:rsidR="005B63E3" w:rsidRDefault="005B63E3" w:rsidP="00BD0B06">
            <w:pPr>
              <w:ind w:left="28" w:right="28" w:firstLine="0"/>
            </w:pPr>
            <w:r>
              <w:t>KONSTRUKCE PODHLEDU</w:t>
            </w:r>
          </w:p>
          <w:p w14:paraId="17AFABDF" w14:textId="70D4F862" w:rsidR="005B63E3" w:rsidRDefault="005B63E3" w:rsidP="00BD0B06">
            <w:pPr>
              <w:ind w:left="28" w:right="28" w:firstLine="0"/>
            </w:pPr>
            <w:r>
              <w:t>SAMO</w:t>
            </w:r>
            <w:r w:rsidR="006904EC">
              <w:t>STAT</w:t>
            </w:r>
            <w:r>
              <w:t>NÝ POŽÁRNÍ PŘEDĚL</w:t>
            </w:r>
          </w:p>
          <w:p w14:paraId="7D622E25" w14:textId="77777777" w:rsidR="005B63E3" w:rsidRDefault="005B63E3" w:rsidP="00BD0B06">
            <w:pPr>
              <w:ind w:left="28" w:right="28" w:firstLine="0"/>
            </w:pPr>
          </w:p>
          <w:p w14:paraId="3A914E3B" w14:textId="77777777" w:rsidR="005B63E3" w:rsidRPr="00BD3B96" w:rsidRDefault="005B63E3" w:rsidP="00BD0B06">
            <w:pPr>
              <w:ind w:left="28" w:right="28" w:firstLine="0"/>
              <w:rPr>
                <w:u w:val="single"/>
              </w:rPr>
            </w:pPr>
            <w:r>
              <w:rPr>
                <w:u w:val="single"/>
              </w:rPr>
              <w:t>Minimální p</w:t>
            </w:r>
            <w:r w:rsidRPr="00BD3B96">
              <w:rPr>
                <w:u w:val="single"/>
              </w:rPr>
              <w:t>ožadované požární vlastnosti</w:t>
            </w:r>
            <w:r>
              <w:rPr>
                <w:u w:val="single"/>
              </w:rPr>
              <w:t xml:space="preserve"> skladby</w:t>
            </w:r>
            <w:r w:rsidRPr="00BD3B96">
              <w:rPr>
                <w:u w:val="single"/>
              </w:rPr>
              <w:t>:</w:t>
            </w:r>
          </w:p>
          <w:p w14:paraId="737312F5" w14:textId="46E0ED20" w:rsidR="005B63E3" w:rsidRDefault="005B63E3" w:rsidP="00BD0B06">
            <w:pPr>
              <w:pStyle w:val="Popisskladby2"/>
            </w:pPr>
            <w:r>
              <w:t>EI 30 DP1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AB45EE" w14:textId="61DC0545" w:rsidR="005B63E3" w:rsidRDefault="005B63E3" w:rsidP="00BD0B06">
            <w:pPr>
              <w:pStyle w:val="Popisskladby"/>
            </w:pPr>
            <w:r>
              <w:t>NOVÉ DŘEVĚNÉ SCHODIŠTĚ</w:t>
            </w:r>
          </w:p>
          <w:p w14:paraId="65A677ED" w14:textId="4433A9D6" w:rsidR="005B63E3" w:rsidRDefault="005B63E3" w:rsidP="00BD0B06">
            <w:pPr>
              <w:pStyle w:val="Popisskladby2"/>
            </w:pPr>
            <w:r>
              <w:t>Dřevěné schodnice + dřevěné stupně a podstupnice</w:t>
            </w:r>
          </w:p>
          <w:p w14:paraId="3E53AF57" w14:textId="0CAC8CC3" w:rsidR="005B63E3" w:rsidRDefault="005B63E3" w:rsidP="00BD0B06">
            <w:pPr>
              <w:pStyle w:val="Popisskladby"/>
            </w:pPr>
            <w:r>
              <w:t xml:space="preserve"> </w:t>
            </w:r>
            <w:r w:rsidR="00940590">
              <w:t>samostatný požární předěl, po zdola i shora</w:t>
            </w:r>
          </w:p>
          <w:p w14:paraId="1C64C8EC" w14:textId="429C4639" w:rsidR="005B63E3" w:rsidRDefault="00F45331" w:rsidP="00F45331">
            <w:pPr>
              <w:pStyle w:val="Popisskladby2"/>
            </w:pPr>
            <w:r>
              <w:t xml:space="preserve">Opláštěný 1xRF 15 na kovové konstrukci R-CD, s minerální izolací </w:t>
            </w:r>
            <w:proofErr w:type="spellStart"/>
            <w:r>
              <w:t>tl</w:t>
            </w:r>
            <w:proofErr w:type="spellEnd"/>
            <w:r>
              <w:t>. 60 mm o objemové hmotnosti 40 kg/m</w:t>
            </w:r>
            <w:r w:rsidRPr="00F45331">
              <w:rPr>
                <w:vertAlign w:val="superscript"/>
              </w:rPr>
              <w:t>3</w:t>
            </w:r>
          </w:p>
        </w:tc>
      </w:tr>
      <w:tr w:rsidR="008D5BA4" w14:paraId="40145F2E" w14:textId="77777777" w:rsidTr="001B7DC2">
        <w:trPr>
          <w:cantSplit/>
        </w:trPr>
        <w:tc>
          <w:tcPr>
            <w:tcW w:w="10206" w:type="dxa"/>
            <w:gridSpan w:val="4"/>
            <w:tcBorders>
              <w:bottom w:val="single" w:sz="24" w:space="0" w:color="auto"/>
            </w:tcBorders>
          </w:tcPr>
          <w:p w14:paraId="64B017BA" w14:textId="77777777" w:rsidR="008D5BA4" w:rsidRDefault="008D5BA4" w:rsidP="008D5BA4">
            <w:pPr>
              <w:ind w:left="28" w:right="28" w:firstLine="0"/>
            </w:pPr>
            <w:r>
              <w:t>Poznámky:</w:t>
            </w:r>
          </w:p>
          <w:p w14:paraId="530D4B73" w14:textId="400909ED" w:rsidR="008D5BA4" w:rsidRDefault="008D5BA4" w:rsidP="008D5BA4">
            <w:pPr>
              <w:pStyle w:val="Odstavecseseznamem"/>
              <w:numPr>
                <w:ilvl w:val="0"/>
                <w:numId w:val="8"/>
              </w:numPr>
              <w:ind w:right="28"/>
            </w:pPr>
            <w:r>
              <w:t>--</w:t>
            </w:r>
          </w:p>
        </w:tc>
      </w:tr>
    </w:tbl>
    <w:p w14:paraId="7ED9186B" w14:textId="77777777" w:rsidR="00123E8F" w:rsidRDefault="00123E8F">
      <w:pPr>
        <w:spacing w:after="160" w:line="259" w:lineRule="auto"/>
        <w:ind w:left="0" w:firstLine="0"/>
        <w:rPr>
          <w:sz w:val="6"/>
          <w:szCs w:val="6"/>
        </w:rPr>
      </w:pPr>
      <w:r>
        <w:rPr>
          <w:sz w:val="6"/>
          <w:szCs w:val="6"/>
        </w:rPr>
        <w:br w:type="page"/>
      </w:r>
    </w:p>
    <w:tbl>
      <w:tblPr>
        <w:tblStyle w:val="Mkatabulky"/>
        <w:tblW w:w="10206" w:type="dxa"/>
        <w:tblBorders>
          <w:top w:val="single" w:sz="24" w:space="0" w:color="auto"/>
          <w:left w:val="single" w:sz="24" w:space="0" w:color="auto"/>
          <w:right w:val="single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865"/>
        <w:gridCol w:w="5924"/>
        <w:gridCol w:w="880"/>
      </w:tblGrid>
      <w:tr w:rsidR="00123E8F" w14:paraId="540F24B2" w14:textId="77777777" w:rsidTr="00CC14DE">
        <w:trPr>
          <w:trHeight w:hRule="exact" w:val="454"/>
          <w:tblHeader/>
        </w:trPr>
        <w:tc>
          <w:tcPr>
            <w:tcW w:w="10206" w:type="dxa"/>
            <w:gridSpan w:val="4"/>
            <w:tcBorders>
              <w:top w:val="single" w:sz="24" w:space="0" w:color="auto"/>
              <w:bottom w:val="single" w:sz="18" w:space="0" w:color="auto"/>
            </w:tcBorders>
            <w:shd w:val="clear" w:color="auto" w:fill="E2EFD9" w:themeFill="accent6" w:themeFillTint="33"/>
            <w:vAlign w:val="center"/>
          </w:tcPr>
          <w:p w14:paraId="726627BB" w14:textId="19EA7E7B" w:rsidR="00123E8F" w:rsidRPr="00EE1883" w:rsidRDefault="00123E8F" w:rsidP="00C758A6">
            <w:pPr>
              <w:pStyle w:val="Bezmezer"/>
              <w:ind w:firstLine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SKLADBY SVISLÝCH NEPRŮSVITNÝCH PLÁŠŤŮ</w:t>
            </w:r>
          </w:p>
        </w:tc>
      </w:tr>
      <w:tr w:rsidR="00123E8F" w14:paraId="349D9B4F" w14:textId="77777777" w:rsidTr="00C758A6">
        <w:trPr>
          <w:trHeight w:hRule="exact" w:val="340"/>
          <w:tblHeader/>
        </w:trPr>
        <w:tc>
          <w:tcPr>
            <w:tcW w:w="53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63FFB2EE" w14:textId="77777777" w:rsidR="00123E8F" w:rsidRPr="00A1163F" w:rsidRDefault="00123E8F" w:rsidP="00C758A6">
            <w:pPr>
              <w:pStyle w:val="Bezmezer"/>
              <w:ind w:firstLine="0"/>
              <w:jc w:val="center"/>
            </w:pPr>
            <w:proofErr w:type="spellStart"/>
            <w:r w:rsidRPr="00A1163F">
              <w:t>Ozn</w:t>
            </w:r>
            <w:proofErr w:type="spellEnd"/>
            <w:r w:rsidRPr="00A1163F">
              <w:t>.</w:t>
            </w:r>
          </w:p>
        </w:tc>
        <w:tc>
          <w:tcPr>
            <w:tcW w:w="2865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63802E5F" w14:textId="77777777" w:rsidR="00123E8F" w:rsidRDefault="00123E8F" w:rsidP="00C758A6">
            <w:pPr>
              <w:pStyle w:val="Bezmezer"/>
              <w:ind w:firstLine="0"/>
              <w:jc w:val="center"/>
            </w:pPr>
            <w:r>
              <w:t>Popis konstrukce</w:t>
            </w:r>
          </w:p>
        </w:tc>
        <w:tc>
          <w:tcPr>
            <w:tcW w:w="5924" w:type="dxa"/>
            <w:tcBorders>
              <w:top w:val="single" w:sz="18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14:paraId="477FF184" w14:textId="77777777" w:rsidR="00123E8F" w:rsidRPr="00896850" w:rsidRDefault="00123E8F" w:rsidP="00C758A6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>
              <w:t>Specifikace skladby (od exteriéru příp. od shora dolů)</w:t>
            </w:r>
          </w:p>
        </w:tc>
        <w:tc>
          <w:tcPr>
            <w:tcW w:w="880" w:type="dxa"/>
            <w:tcBorders>
              <w:top w:val="single" w:sz="18" w:space="0" w:color="auto"/>
              <w:left w:val="dotted" w:sz="4" w:space="0" w:color="auto"/>
              <w:bottom w:val="single" w:sz="8" w:space="0" w:color="auto"/>
            </w:tcBorders>
            <w:vAlign w:val="center"/>
          </w:tcPr>
          <w:p w14:paraId="12612A3A" w14:textId="77777777" w:rsidR="00123E8F" w:rsidRPr="00A1163F" w:rsidRDefault="00123E8F" w:rsidP="00C758A6">
            <w:pPr>
              <w:pStyle w:val="Bezmezer"/>
              <w:ind w:firstLine="0"/>
              <w:jc w:val="center"/>
            </w:pPr>
            <w:proofErr w:type="spellStart"/>
            <w:r>
              <w:rPr>
                <w:rFonts w:cstheme="minorHAnsi"/>
              </w:rPr>
              <w:t>t</w:t>
            </w:r>
            <w:r w:rsidRPr="00A1163F">
              <w:rPr>
                <w:rFonts w:cstheme="minorHAnsi"/>
              </w:rPr>
              <w:t>l</w:t>
            </w:r>
            <w:proofErr w:type="spellEnd"/>
            <w:r w:rsidRPr="00A1163F">
              <w:rPr>
                <w:rFonts w:cstheme="minorHAnsi"/>
              </w:rPr>
              <w:t xml:space="preserve">. </w:t>
            </w:r>
            <w:r>
              <w:rPr>
                <w:rFonts w:cstheme="minorHAnsi"/>
              </w:rPr>
              <w:t>[mm]</w:t>
            </w:r>
          </w:p>
        </w:tc>
      </w:tr>
      <w:tr w:rsidR="00123E8F" w14:paraId="4AB68962" w14:textId="77777777" w:rsidTr="004E62E9">
        <w:trPr>
          <w:cantSplit/>
          <w:trHeight w:val="1670"/>
        </w:trPr>
        <w:tc>
          <w:tcPr>
            <w:tcW w:w="537" w:type="dxa"/>
            <w:tcBorders>
              <w:top w:val="single" w:sz="8" w:space="0" w:color="auto"/>
              <w:bottom w:val="single" w:sz="4" w:space="0" w:color="auto"/>
            </w:tcBorders>
          </w:tcPr>
          <w:p w14:paraId="1D5BEDEF" w14:textId="50FC34F4" w:rsidR="00123E8F" w:rsidRPr="00C42F98" w:rsidRDefault="00123E8F" w:rsidP="00C758A6">
            <w:pPr>
              <w:jc w:val="center"/>
            </w:pPr>
            <w:r>
              <w:t>S</w:t>
            </w:r>
            <w:r w:rsidR="00CC14DE">
              <w:t>2</w:t>
            </w:r>
            <w:r>
              <w:t>1</w:t>
            </w:r>
          </w:p>
        </w:tc>
        <w:tc>
          <w:tcPr>
            <w:tcW w:w="2865" w:type="dxa"/>
            <w:tcBorders>
              <w:top w:val="single" w:sz="8" w:space="0" w:color="auto"/>
              <w:bottom w:val="single" w:sz="4" w:space="0" w:color="auto"/>
            </w:tcBorders>
          </w:tcPr>
          <w:p w14:paraId="6E0BDDEB" w14:textId="7AE65C68" w:rsidR="00123E8F" w:rsidRDefault="00DC0537" w:rsidP="00DC0537">
            <w:pPr>
              <w:ind w:left="28" w:right="28" w:firstLine="0"/>
            </w:pPr>
            <w:r>
              <w:t xml:space="preserve">OBVODOVÝ PLÁŠŤ </w:t>
            </w:r>
            <w:r w:rsidR="00062146">
              <w:t>1.NP-2.NP</w:t>
            </w:r>
            <w:r>
              <w:t xml:space="preserve"> </w:t>
            </w:r>
            <w:r w:rsidR="00C531BE">
              <w:t xml:space="preserve">S OMÍTKAMI </w:t>
            </w:r>
          </w:p>
          <w:p w14:paraId="625BD5DD" w14:textId="05F59D92" w:rsidR="00C531BE" w:rsidRDefault="00C531BE" w:rsidP="00C531BE">
            <w:pPr>
              <w:pStyle w:val="Podrobnostikce"/>
            </w:pPr>
            <w:r>
              <w:t>Zateplení s EPS</w:t>
            </w:r>
          </w:p>
          <w:p w14:paraId="584D69A5" w14:textId="77777777" w:rsidR="00123E8F" w:rsidRDefault="00123E8F" w:rsidP="00C758A6">
            <w:pPr>
              <w:ind w:left="28" w:right="28" w:firstLine="0"/>
            </w:pPr>
          </w:p>
          <w:p w14:paraId="2CDAC0B9" w14:textId="77777777" w:rsidR="00123E8F" w:rsidRPr="00BD3B96" w:rsidRDefault="00123E8F" w:rsidP="00C758A6">
            <w:pPr>
              <w:ind w:left="28" w:right="28" w:firstLine="0"/>
              <w:rPr>
                <w:u w:val="single"/>
              </w:rPr>
            </w:pPr>
            <w:r>
              <w:rPr>
                <w:u w:val="single"/>
              </w:rPr>
              <w:t>Minimální p</w:t>
            </w:r>
            <w:r w:rsidRPr="00BD3B96">
              <w:rPr>
                <w:u w:val="single"/>
              </w:rPr>
              <w:t>ožadované požární vlastnosti</w:t>
            </w:r>
            <w:r>
              <w:rPr>
                <w:u w:val="single"/>
              </w:rPr>
              <w:t xml:space="preserve"> skladby</w:t>
            </w:r>
            <w:r w:rsidRPr="00BD3B96">
              <w:rPr>
                <w:u w:val="single"/>
              </w:rPr>
              <w:t>:</w:t>
            </w:r>
          </w:p>
          <w:p w14:paraId="5F20549E" w14:textId="7031F73A" w:rsidR="00123E8F" w:rsidRDefault="00DC0537" w:rsidP="00C758A6">
            <w:pPr>
              <w:pStyle w:val="Podrobnostikce"/>
            </w:pPr>
            <w:r>
              <w:t>REI 15</w:t>
            </w:r>
            <w:r w:rsidR="00C531BE">
              <w:t xml:space="preserve"> – zajištěno nosnou konstrukcí 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5B2250" w14:textId="3A708356" w:rsidR="00123E8F" w:rsidRDefault="00E003FA" w:rsidP="00C758A6">
            <w:pPr>
              <w:pStyle w:val="Popisskladby"/>
            </w:pPr>
            <w:r>
              <w:t>vnější kontaktní zateplovací systém</w:t>
            </w:r>
            <w:r w:rsidR="00123E8F">
              <w:tab/>
            </w:r>
          </w:p>
          <w:p w14:paraId="21404D00" w14:textId="7A9CC3EB" w:rsidR="00123E8F" w:rsidRDefault="00E003FA" w:rsidP="00C758A6">
            <w:pPr>
              <w:pStyle w:val="Popisskladby2"/>
            </w:pPr>
            <w:r>
              <w:t xml:space="preserve">Tepelná izolace z EPS 70 F </w:t>
            </w:r>
            <w:proofErr w:type="spellStart"/>
            <w:r>
              <w:t>tl</w:t>
            </w:r>
            <w:proofErr w:type="spellEnd"/>
            <w:r>
              <w:t xml:space="preserve">. </w:t>
            </w:r>
            <w:proofErr w:type="gramStart"/>
            <w:r>
              <w:t>140mm</w:t>
            </w:r>
            <w:proofErr w:type="gramEnd"/>
            <w:r w:rsidR="00117EE2">
              <w:t xml:space="preserve"> (</w:t>
            </w:r>
            <w:proofErr w:type="spellStart"/>
            <w:r w:rsidR="00117EE2">
              <w:t>λ</w:t>
            </w:r>
            <w:r w:rsidR="00117EE2" w:rsidRPr="00D24CC0">
              <w:rPr>
                <w:vertAlign w:val="subscript"/>
              </w:rPr>
              <w:t>d</w:t>
            </w:r>
            <w:proofErr w:type="spellEnd"/>
            <w:r w:rsidR="00117EE2">
              <w:t>≤ 0,037 W/</w:t>
            </w:r>
            <w:proofErr w:type="spellStart"/>
            <w:r w:rsidR="00117EE2">
              <w:t>mK</w:t>
            </w:r>
            <w:proofErr w:type="spellEnd"/>
            <w:r w:rsidR="00117EE2">
              <w:t>)</w:t>
            </w:r>
          </w:p>
          <w:p w14:paraId="52770EE4" w14:textId="1C6E7ED4" w:rsidR="00AD02C2" w:rsidRDefault="00B64099" w:rsidP="00117EE2">
            <w:pPr>
              <w:pStyle w:val="Popisskladby2"/>
            </w:pPr>
            <w:r w:rsidRPr="00B64099">
              <w:t xml:space="preserve">Povrchová úprava </w:t>
            </w:r>
            <w:r>
              <w:t>tenkovrstvou pastovitou omítkou</w:t>
            </w:r>
            <w:r w:rsidR="00AD02C2">
              <w:t xml:space="preserve"> </w:t>
            </w:r>
            <w:r w:rsidR="00AD02C2" w:rsidRPr="00B64099">
              <w:t xml:space="preserve">zrnitosti </w:t>
            </w:r>
            <w:r w:rsidR="00AD02C2">
              <w:t xml:space="preserve">max. </w:t>
            </w:r>
            <w:r w:rsidR="00AD02C2" w:rsidRPr="00B64099">
              <w:t>1,5mm</w:t>
            </w:r>
          </w:p>
          <w:p w14:paraId="3AD6CF3E" w14:textId="619525FE" w:rsidR="00123E8F" w:rsidRDefault="00062146" w:rsidP="00C758A6">
            <w:pPr>
              <w:pStyle w:val="Popisskladby"/>
            </w:pPr>
            <w:r>
              <w:t xml:space="preserve">stávající </w:t>
            </w:r>
            <w:r w:rsidR="00123E8F">
              <w:t xml:space="preserve">NOSNÁ </w:t>
            </w:r>
            <w:r w:rsidR="00123E8F" w:rsidRPr="009056A4">
              <w:t>KONSTRUKCE</w:t>
            </w:r>
            <w:r w:rsidR="00123E8F">
              <w:t xml:space="preserve"> </w:t>
            </w:r>
            <w:r w:rsidR="00704530">
              <w:t>obvodového pláště</w:t>
            </w:r>
            <w:r w:rsidR="00123E8F">
              <w:tab/>
            </w:r>
            <w:r w:rsidR="004E62E9">
              <w:t>dle kce</w:t>
            </w:r>
          </w:p>
          <w:p w14:paraId="5DD959FC" w14:textId="0D253476" w:rsidR="00123E8F" w:rsidRPr="00C2359B" w:rsidRDefault="00704530" w:rsidP="00C758A6">
            <w:pPr>
              <w:pStyle w:val="Popisskladby2"/>
            </w:pPr>
            <w:r>
              <w:t xml:space="preserve">Zdivo </w:t>
            </w:r>
            <w:r w:rsidR="00062146">
              <w:t>z plných cihel</w:t>
            </w:r>
          </w:p>
          <w:p w14:paraId="4DDDA2AC" w14:textId="77768A70" w:rsidR="00123E8F" w:rsidRPr="00C2359B" w:rsidRDefault="00062146" w:rsidP="004E62E9">
            <w:pPr>
              <w:pStyle w:val="Popisskladby"/>
            </w:pPr>
            <w:r>
              <w:t xml:space="preserve">stávající </w:t>
            </w:r>
            <w:r w:rsidR="004E62E9">
              <w:t>vnitřní úprava povrchu</w:t>
            </w:r>
          </w:p>
        </w:tc>
      </w:tr>
      <w:tr w:rsidR="00117EE2" w14:paraId="0AD7C63F" w14:textId="77777777" w:rsidTr="004E62E9">
        <w:trPr>
          <w:cantSplit/>
          <w:trHeight w:val="1670"/>
        </w:trPr>
        <w:tc>
          <w:tcPr>
            <w:tcW w:w="537" w:type="dxa"/>
            <w:tcBorders>
              <w:top w:val="single" w:sz="8" w:space="0" w:color="auto"/>
              <w:bottom w:val="single" w:sz="4" w:space="0" w:color="auto"/>
            </w:tcBorders>
          </w:tcPr>
          <w:p w14:paraId="708985FF" w14:textId="523FC9B3" w:rsidR="00117EE2" w:rsidRDefault="00117EE2" w:rsidP="00117EE2">
            <w:pPr>
              <w:jc w:val="center"/>
            </w:pPr>
            <w:r>
              <w:t>S22</w:t>
            </w:r>
          </w:p>
        </w:tc>
        <w:tc>
          <w:tcPr>
            <w:tcW w:w="2865" w:type="dxa"/>
            <w:tcBorders>
              <w:top w:val="single" w:sz="8" w:space="0" w:color="auto"/>
              <w:bottom w:val="single" w:sz="4" w:space="0" w:color="auto"/>
            </w:tcBorders>
          </w:tcPr>
          <w:p w14:paraId="7DC0F3BC" w14:textId="119ACACD" w:rsidR="00117EE2" w:rsidRDefault="00117EE2" w:rsidP="00117EE2">
            <w:pPr>
              <w:ind w:left="28" w:right="28" w:firstLine="0"/>
            </w:pPr>
            <w:r>
              <w:t xml:space="preserve">OBVODOVÝ PLÁŠŤ </w:t>
            </w:r>
            <w:r w:rsidR="00062146">
              <w:t>1.PP</w:t>
            </w:r>
            <w:r>
              <w:t xml:space="preserve"> </w:t>
            </w:r>
            <w:r w:rsidR="00062146">
              <w:t>S OMÍTKAMI</w:t>
            </w:r>
          </w:p>
          <w:p w14:paraId="3EC59E7D" w14:textId="5401ACD9" w:rsidR="00C531BE" w:rsidRDefault="00C531BE" w:rsidP="00C531BE">
            <w:pPr>
              <w:pStyle w:val="Podrobnostikce"/>
            </w:pPr>
            <w:r>
              <w:t xml:space="preserve">Zateplení s </w:t>
            </w:r>
            <w:r w:rsidR="00062146">
              <w:t>XPS</w:t>
            </w:r>
          </w:p>
          <w:p w14:paraId="6E5362CA" w14:textId="77777777" w:rsidR="00117EE2" w:rsidRDefault="00117EE2" w:rsidP="00117EE2">
            <w:pPr>
              <w:ind w:left="28" w:right="28" w:firstLine="0"/>
            </w:pPr>
          </w:p>
          <w:p w14:paraId="1001C404" w14:textId="77777777" w:rsidR="00117EE2" w:rsidRPr="00BD3B96" w:rsidRDefault="00117EE2" w:rsidP="00117EE2">
            <w:pPr>
              <w:ind w:left="28" w:right="28" w:firstLine="0"/>
              <w:rPr>
                <w:u w:val="single"/>
              </w:rPr>
            </w:pPr>
            <w:r>
              <w:rPr>
                <w:u w:val="single"/>
              </w:rPr>
              <w:t>Minimální p</w:t>
            </w:r>
            <w:r w:rsidRPr="00BD3B96">
              <w:rPr>
                <w:u w:val="single"/>
              </w:rPr>
              <w:t>ožadované požární vlastnosti</w:t>
            </w:r>
            <w:r>
              <w:rPr>
                <w:u w:val="single"/>
              </w:rPr>
              <w:t xml:space="preserve"> skladby</w:t>
            </w:r>
            <w:r w:rsidRPr="00BD3B96">
              <w:rPr>
                <w:u w:val="single"/>
              </w:rPr>
              <w:t>:</w:t>
            </w:r>
          </w:p>
          <w:p w14:paraId="66E688BC" w14:textId="58332B6C" w:rsidR="00117EE2" w:rsidRDefault="00117EE2" w:rsidP="00C531BE">
            <w:pPr>
              <w:pStyle w:val="Podrobnostikce"/>
            </w:pPr>
            <w:r>
              <w:t>REI 15</w:t>
            </w:r>
            <w:r w:rsidR="00C531BE">
              <w:t xml:space="preserve"> – zajištěno nosnou konstrukcí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2174C3" w14:textId="77777777" w:rsidR="00062146" w:rsidRDefault="00062146" w:rsidP="00062146">
            <w:pPr>
              <w:pStyle w:val="Popisskladby"/>
            </w:pPr>
            <w:r>
              <w:t>vnější kontaktní zateplovací systém</w:t>
            </w:r>
            <w:r>
              <w:tab/>
            </w:r>
          </w:p>
          <w:p w14:paraId="7389EEE9" w14:textId="31F211E0" w:rsidR="00062146" w:rsidRDefault="00062146" w:rsidP="00062146">
            <w:pPr>
              <w:pStyle w:val="Popisskladby2"/>
            </w:pPr>
            <w:r>
              <w:t xml:space="preserve">Tepelná izolace z XPS </w:t>
            </w:r>
            <w:proofErr w:type="spellStart"/>
            <w:r>
              <w:t>tl</w:t>
            </w:r>
            <w:proofErr w:type="spellEnd"/>
            <w:r>
              <w:t>. 140/</w:t>
            </w:r>
            <w:r w:rsidR="007E2FE4">
              <w:t>8</w:t>
            </w:r>
            <w:r>
              <w:t>0</w:t>
            </w:r>
            <w:proofErr w:type="gramStart"/>
            <w:r>
              <w:t>mm</w:t>
            </w:r>
            <w:r w:rsidRPr="00B64099">
              <w:rPr>
                <w:vertAlign w:val="superscript"/>
              </w:rPr>
              <w:t>(</w:t>
            </w:r>
            <w:proofErr w:type="gramEnd"/>
            <w:r w:rsidR="006F0C8B">
              <w:rPr>
                <w:vertAlign w:val="superscript"/>
              </w:rPr>
              <w:t>1)</w:t>
            </w:r>
            <w:r>
              <w:t xml:space="preserve"> (</w:t>
            </w:r>
            <w:proofErr w:type="spellStart"/>
            <w:r>
              <w:t>λ</w:t>
            </w:r>
            <w:r w:rsidRPr="00D24CC0">
              <w:rPr>
                <w:vertAlign w:val="subscript"/>
              </w:rPr>
              <w:t>d</w:t>
            </w:r>
            <w:proofErr w:type="spellEnd"/>
            <w:r>
              <w:t>≤ 0,034 W/</w:t>
            </w:r>
            <w:proofErr w:type="spellStart"/>
            <w:r>
              <w:t>mK</w:t>
            </w:r>
            <w:proofErr w:type="spellEnd"/>
            <w:r>
              <w:t>)          - soklová část do ÚROVNĚ ±0,000</w:t>
            </w:r>
          </w:p>
          <w:p w14:paraId="0D9F632C" w14:textId="7C54D147" w:rsidR="00062146" w:rsidRDefault="00062146" w:rsidP="00062146">
            <w:pPr>
              <w:pStyle w:val="Popisskladby2"/>
            </w:pPr>
            <w:r w:rsidRPr="00B64099">
              <w:t xml:space="preserve">Povrchová úprava </w:t>
            </w:r>
            <w:r>
              <w:t xml:space="preserve">tenkovrstvou dekorativní pastovitou omítkou </w:t>
            </w:r>
            <w:r w:rsidRPr="00B64099">
              <w:t xml:space="preserve">zrnitosti </w:t>
            </w:r>
            <w:r>
              <w:t xml:space="preserve">max. </w:t>
            </w:r>
            <w:r w:rsidRPr="00B64099">
              <w:t>1,5mm</w:t>
            </w:r>
            <w:r w:rsidR="007C019D">
              <w:t xml:space="preserve"> </w:t>
            </w:r>
            <w:r w:rsidRPr="00B64099">
              <w:t xml:space="preserve">– provést do úrovně </w:t>
            </w:r>
            <w:r>
              <w:t xml:space="preserve">min. </w:t>
            </w:r>
            <w:proofErr w:type="gramStart"/>
            <w:r w:rsidRPr="00B64099">
              <w:t>1</w:t>
            </w:r>
            <w:r>
              <w:t>0</w:t>
            </w:r>
            <w:r w:rsidRPr="00B64099">
              <w:t>cm</w:t>
            </w:r>
            <w:proofErr w:type="gramEnd"/>
            <w:r w:rsidRPr="00B64099">
              <w:t xml:space="preserve"> pod UT</w:t>
            </w:r>
          </w:p>
          <w:p w14:paraId="3CB199F7" w14:textId="6B6C7302" w:rsidR="006F0C8B" w:rsidRDefault="006F0C8B" w:rsidP="00062146">
            <w:pPr>
              <w:pStyle w:val="Popisskladby2"/>
            </w:pPr>
            <w:r>
              <w:t>Nopová fólie pod UT</w:t>
            </w:r>
          </w:p>
          <w:p w14:paraId="0BEB5E9C" w14:textId="342AD970" w:rsidR="00062146" w:rsidRDefault="00062146" w:rsidP="00062146">
            <w:pPr>
              <w:pStyle w:val="Popisskladby"/>
            </w:pPr>
            <w:r>
              <w:t xml:space="preserve">stávající NOSNÁ </w:t>
            </w:r>
            <w:r w:rsidRPr="009056A4">
              <w:t>KONSTRUKCE</w:t>
            </w:r>
            <w:r>
              <w:t xml:space="preserve"> obvodového pláště</w:t>
            </w:r>
            <w:r>
              <w:tab/>
              <w:t>dle kce</w:t>
            </w:r>
          </w:p>
          <w:p w14:paraId="5F9931E7" w14:textId="77777777" w:rsidR="00062146" w:rsidRPr="00C2359B" w:rsidRDefault="00062146" w:rsidP="00062146">
            <w:pPr>
              <w:pStyle w:val="Popisskladby2"/>
            </w:pPr>
            <w:r>
              <w:t>Zdivo z broušených cihel / ŽB základový průvlak pod úrovní terénu</w:t>
            </w:r>
          </w:p>
          <w:p w14:paraId="3518934D" w14:textId="6D723F5E" w:rsidR="00117EE2" w:rsidRDefault="00062146" w:rsidP="00062146">
            <w:pPr>
              <w:pStyle w:val="Popisskladby"/>
            </w:pPr>
            <w:r>
              <w:t>stávající vnitřní úprava povrchu</w:t>
            </w:r>
          </w:p>
        </w:tc>
      </w:tr>
      <w:tr w:rsidR="00D14348" w14:paraId="19D4B00B" w14:textId="77777777" w:rsidTr="00C758A6">
        <w:trPr>
          <w:cantSplit/>
        </w:trPr>
        <w:tc>
          <w:tcPr>
            <w:tcW w:w="10206" w:type="dxa"/>
            <w:gridSpan w:val="4"/>
            <w:tcBorders>
              <w:bottom w:val="single" w:sz="24" w:space="0" w:color="auto"/>
            </w:tcBorders>
          </w:tcPr>
          <w:p w14:paraId="57C159D4" w14:textId="77777777" w:rsidR="00D14348" w:rsidRDefault="00D14348" w:rsidP="00D14348">
            <w:pPr>
              <w:ind w:left="28" w:right="28" w:firstLine="0"/>
            </w:pPr>
            <w:r>
              <w:t>Poznámky:</w:t>
            </w:r>
          </w:p>
          <w:p w14:paraId="7AAEAAA0" w14:textId="4B79BB55" w:rsidR="007C019D" w:rsidRDefault="00D14348" w:rsidP="007C019D">
            <w:pPr>
              <w:pStyle w:val="Odstavecseseznamem"/>
              <w:numPr>
                <w:ilvl w:val="0"/>
                <w:numId w:val="9"/>
              </w:numPr>
              <w:ind w:right="28"/>
            </w:pPr>
            <w:r>
              <w:t>Tloušťku izolantu v soklové části upravit dle hloubky vystupujícího základu vůči líci zdiva</w:t>
            </w:r>
          </w:p>
        </w:tc>
      </w:tr>
    </w:tbl>
    <w:p w14:paraId="74E8F08B" w14:textId="7DE0E03F" w:rsidR="006904EC" w:rsidRDefault="006904EC" w:rsidP="005A0325">
      <w:pPr>
        <w:spacing w:after="160" w:line="259" w:lineRule="auto"/>
        <w:ind w:left="0" w:firstLine="0"/>
        <w:rPr>
          <w:sz w:val="6"/>
          <w:szCs w:val="6"/>
        </w:rPr>
      </w:pPr>
    </w:p>
    <w:p w14:paraId="3707D762" w14:textId="77777777" w:rsidR="006904EC" w:rsidRDefault="006904EC">
      <w:pPr>
        <w:spacing w:after="160" w:line="259" w:lineRule="auto"/>
        <w:ind w:left="0" w:firstLine="0"/>
        <w:rPr>
          <w:sz w:val="6"/>
          <w:szCs w:val="6"/>
        </w:rPr>
      </w:pPr>
      <w:r>
        <w:rPr>
          <w:sz w:val="6"/>
          <w:szCs w:val="6"/>
        </w:rPr>
        <w:br w:type="page"/>
      </w:r>
    </w:p>
    <w:tbl>
      <w:tblPr>
        <w:tblStyle w:val="Mkatabulky"/>
        <w:tblW w:w="10206" w:type="dxa"/>
        <w:tblBorders>
          <w:top w:val="single" w:sz="24" w:space="0" w:color="auto"/>
          <w:left w:val="single" w:sz="24" w:space="0" w:color="auto"/>
          <w:right w:val="single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865"/>
        <w:gridCol w:w="5924"/>
        <w:gridCol w:w="880"/>
      </w:tblGrid>
      <w:tr w:rsidR="006904EC" w14:paraId="275CC74A" w14:textId="77777777" w:rsidTr="00B9609C">
        <w:trPr>
          <w:trHeight w:hRule="exact" w:val="454"/>
          <w:tblHeader/>
        </w:trPr>
        <w:tc>
          <w:tcPr>
            <w:tcW w:w="10206" w:type="dxa"/>
            <w:gridSpan w:val="4"/>
            <w:tcBorders>
              <w:top w:val="single" w:sz="24" w:space="0" w:color="auto"/>
              <w:bottom w:val="single" w:sz="18" w:space="0" w:color="auto"/>
            </w:tcBorders>
            <w:shd w:val="clear" w:color="auto" w:fill="E7E6E6" w:themeFill="background2"/>
            <w:vAlign w:val="center"/>
          </w:tcPr>
          <w:p w14:paraId="124976BC" w14:textId="7579B395" w:rsidR="006904EC" w:rsidRPr="00EE1883" w:rsidRDefault="006904EC" w:rsidP="003D52B3">
            <w:pPr>
              <w:pStyle w:val="Bezmezer"/>
              <w:ind w:firstLine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lastRenderedPageBreak/>
              <w:t>SKLADBY ZPEVNĚNÝCH PLOCH</w:t>
            </w:r>
          </w:p>
        </w:tc>
      </w:tr>
      <w:tr w:rsidR="006904EC" w14:paraId="16E43E6E" w14:textId="77777777" w:rsidTr="003D52B3">
        <w:trPr>
          <w:trHeight w:hRule="exact" w:val="340"/>
          <w:tblHeader/>
        </w:trPr>
        <w:tc>
          <w:tcPr>
            <w:tcW w:w="53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2D56362E" w14:textId="77777777" w:rsidR="006904EC" w:rsidRPr="00A1163F" w:rsidRDefault="006904EC" w:rsidP="003D52B3">
            <w:pPr>
              <w:pStyle w:val="Bezmezer"/>
              <w:ind w:firstLine="0"/>
              <w:jc w:val="center"/>
            </w:pPr>
            <w:proofErr w:type="spellStart"/>
            <w:r w:rsidRPr="00A1163F">
              <w:t>Ozn</w:t>
            </w:r>
            <w:proofErr w:type="spellEnd"/>
            <w:r w:rsidRPr="00A1163F">
              <w:t>.</w:t>
            </w:r>
          </w:p>
        </w:tc>
        <w:tc>
          <w:tcPr>
            <w:tcW w:w="2865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5F694373" w14:textId="77777777" w:rsidR="006904EC" w:rsidRDefault="006904EC" w:rsidP="003D52B3">
            <w:pPr>
              <w:pStyle w:val="Bezmezer"/>
              <w:ind w:firstLine="0"/>
              <w:jc w:val="center"/>
            </w:pPr>
            <w:r>
              <w:t>Popis konstrukce</w:t>
            </w:r>
          </w:p>
        </w:tc>
        <w:tc>
          <w:tcPr>
            <w:tcW w:w="5924" w:type="dxa"/>
            <w:tcBorders>
              <w:top w:val="single" w:sz="18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14:paraId="644D6A37" w14:textId="77777777" w:rsidR="006904EC" w:rsidRPr="00896850" w:rsidRDefault="006904EC" w:rsidP="003D52B3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>
              <w:t>Specifikace skladby (od exteriéru příp. od shora dolů)</w:t>
            </w:r>
          </w:p>
        </w:tc>
        <w:tc>
          <w:tcPr>
            <w:tcW w:w="880" w:type="dxa"/>
            <w:tcBorders>
              <w:top w:val="single" w:sz="18" w:space="0" w:color="auto"/>
              <w:left w:val="dotted" w:sz="4" w:space="0" w:color="auto"/>
              <w:bottom w:val="single" w:sz="8" w:space="0" w:color="auto"/>
            </w:tcBorders>
            <w:vAlign w:val="center"/>
          </w:tcPr>
          <w:p w14:paraId="08F0BF36" w14:textId="77777777" w:rsidR="006904EC" w:rsidRPr="00A1163F" w:rsidRDefault="006904EC" w:rsidP="003D52B3">
            <w:pPr>
              <w:pStyle w:val="Bezmezer"/>
              <w:ind w:firstLine="0"/>
              <w:jc w:val="center"/>
            </w:pPr>
            <w:proofErr w:type="spellStart"/>
            <w:r>
              <w:rPr>
                <w:rFonts w:cstheme="minorHAnsi"/>
              </w:rPr>
              <w:t>t</w:t>
            </w:r>
            <w:r w:rsidRPr="00A1163F">
              <w:rPr>
                <w:rFonts w:cstheme="minorHAnsi"/>
              </w:rPr>
              <w:t>l</w:t>
            </w:r>
            <w:proofErr w:type="spellEnd"/>
            <w:r w:rsidRPr="00A1163F">
              <w:rPr>
                <w:rFonts w:cstheme="minorHAnsi"/>
              </w:rPr>
              <w:t xml:space="preserve">. </w:t>
            </w:r>
            <w:r>
              <w:rPr>
                <w:rFonts w:cstheme="minorHAnsi"/>
              </w:rPr>
              <w:t>[mm]</w:t>
            </w:r>
          </w:p>
        </w:tc>
      </w:tr>
      <w:tr w:rsidR="006904EC" w14:paraId="33A5B8F0" w14:textId="77777777" w:rsidTr="003D52B3">
        <w:trPr>
          <w:cantSplit/>
          <w:trHeight w:val="1670"/>
        </w:trPr>
        <w:tc>
          <w:tcPr>
            <w:tcW w:w="537" w:type="dxa"/>
            <w:tcBorders>
              <w:top w:val="single" w:sz="8" w:space="0" w:color="auto"/>
              <w:bottom w:val="single" w:sz="4" w:space="0" w:color="auto"/>
            </w:tcBorders>
          </w:tcPr>
          <w:p w14:paraId="4D3BC432" w14:textId="1B657318" w:rsidR="006904EC" w:rsidRPr="00C42F98" w:rsidRDefault="006904EC" w:rsidP="003D52B3">
            <w:pPr>
              <w:jc w:val="center"/>
            </w:pPr>
            <w:r>
              <w:t>S31</w:t>
            </w:r>
          </w:p>
        </w:tc>
        <w:tc>
          <w:tcPr>
            <w:tcW w:w="2865" w:type="dxa"/>
            <w:tcBorders>
              <w:top w:val="single" w:sz="8" w:space="0" w:color="auto"/>
              <w:bottom w:val="single" w:sz="4" w:space="0" w:color="auto"/>
            </w:tcBorders>
          </w:tcPr>
          <w:p w14:paraId="08E2A1E3" w14:textId="643494D1" w:rsidR="006904EC" w:rsidRDefault="00B9609C" w:rsidP="003D52B3">
            <w:pPr>
              <w:ind w:left="28" w:right="28" w:firstLine="0"/>
            </w:pPr>
            <w:r>
              <w:t xml:space="preserve">POCHOZÍ PLOCHY </w:t>
            </w:r>
          </w:p>
          <w:p w14:paraId="4FE1218E" w14:textId="7D6B6E56" w:rsidR="00B9609C" w:rsidRDefault="00B9609C" w:rsidP="003D52B3">
            <w:pPr>
              <w:ind w:left="28" w:right="28" w:firstLine="0"/>
            </w:pPr>
            <w:r>
              <w:t>OKAPOVÝ CHODNÍK</w:t>
            </w:r>
          </w:p>
          <w:p w14:paraId="79692E45" w14:textId="77CCA06E" w:rsidR="006904EC" w:rsidRDefault="00B9609C" w:rsidP="003D52B3">
            <w:pPr>
              <w:pStyle w:val="Podrobnostikce"/>
            </w:pPr>
            <w:r>
              <w:t>Plošná dlažba</w:t>
            </w:r>
          </w:p>
          <w:p w14:paraId="5320FEBB" w14:textId="77777777" w:rsidR="006904EC" w:rsidRDefault="006904EC" w:rsidP="003D52B3">
            <w:pPr>
              <w:ind w:left="28" w:right="28" w:firstLine="0"/>
            </w:pPr>
          </w:p>
          <w:p w14:paraId="2FB58A22" w14:textId="58EB58EF" w:rsidR="006904EC" w:rsidRDefault="006904EC" w:rsidP="006904EC">
            <w:pPr>
              <w:pStyle w:val="Podrobnostikce"/>
              <w:numPr>
                <w:ilvl w:val="0"/>
                <w:numId w:val="0"/>
              </w:numPr>
              <w:ind w:left="170"/>
            </w:pPr>
            <w:r>
              <w:t xml:space="preserve"> </w:t>
            </w:r>
          </w:p>
        </w:tc>
        <w:tc>
          <w:tcPr>
            <w:tcW w:w="6804" w:type="dxa"/>
            <w:gridSpan w:val="2"/>
            <w:tcBorders>
              <w:top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810880" w14:textId="52CF9174" w:rsidR="006904EC" w:rsidRDefault="00B9609C" w:rsidP="003D52B3">
            <w:pPr>
              <w:pStyle w:val="Popisskladby"/>
            </w:pPr>
            <w:r>
              <w:t>BETONOVÁ D</w:t>
            </w:r>
            <w:r w:rsidR="0071057D">
              <w:t>LA</w:t>
            </w:r>
            <w:r>
              <w:t>ŽBA</w:t>
            </w:r>
            <w:r w:rsidR="006904EC">
              <w:tab/>
            </w:r>
          </w:p>
          <w:p w14:paraId="0B3001A7" w14:textId="62BA27A0" w:rsidR="006904EC" w:rsidRDefault="00B9609C" w:rsidP="003D52B3">
            <w:pPr>
              <w:pStyle w:val="Popisskladby2"/>
            </w:pPr>
            <w:r>
              <w:t>Rozměr 400x400x40mm</w:t>
            </w:r>
            <w:r>
              <w:tab/>
            </w:r>
            <w:proofErr w:type="gramStart"/>
            <w:r>
              <w:t>40mm</w:t>
            </w:r>
            <w:proofErr w:type="gramEnd"/>
          </w:p>
          <w:p w14:paraId="4BBC0D67" w14:textId="5723FE10" w:rsidR="006904EC" w:rsidRDefault="00B9609C" w:rsidP="003D52B3">
            <w:pPr>
              <w:pStyle w:val="Popisskladby2"/>
            </w:pPr>
            <w:r>
              <w:t>Barva přírodní šedá</w:t>
            </w:r>
          </w:p>
          <w:p w14:paraId="085B08EE" w14:textId="0D32F947" w:rsidR="006904EC" w:rsidRDefault="00B9609C" w:rsidP="003D52B3">
            <w:pPr>
              <w:pStyle w:val="Popisskladby"/>
            </w:pPr>
            <w:r>
              <w:t>kladecí vrstva</w:t>
            </w:r>
            <w:r w:rsidR="006904EC">
              <w:tab/>
            </w:r>
          </w:p>
          <w:p w14:paraId="27724424" w14:textId="5E55F66F" w:rsidR="006904EC" w:rsidRPr="00C2359B" w:rsidRDefault="00B9609C" w:rsidP="003D52B3">
            <w:pPr>
              <w:pStyle w:val="Popisskladby2"/>
            </w:pPr>
            <w:r>
              <w:t xml:space="preserve">Drcené kamenivo fr. </w:t>
            </w:r>
            <w:proofErr w:type="gramStart"/>
            <w:r>
              <w:t>4-8mm</w:t>
            </w:r>
            <w:proofErr w:type="gramEnd"/>
            <w:r>
              <w:tab/>
              <w:t>40mm</w:t>
            </w:r>
          </w:p>
          <w:p w14:paraId="5C7E59E1" w14:textId="77777777" w:rsidR="006904EC" w:rsidRDefault="00B9609C" w:rsidP="003D52B3">
            <w:pPr>
              <w:pStyle w:val="Popisskladby"/>
            </w:pPr>
            <w:r>
              <w:t>podkladní vrstva</w:t>
            </w:r>
          </w:p>
          <w:p w14:paraId="1377AA65" w14:textId="503822F6" w:rsidR="00B9609C" w:rsidRDefault="00B9609C" w:rsidP="00B9609C">
            <w:pPr>
              <w:pStyle w:val="Popisskladby2"/>
            </w:pPr>
            <w:r>
              <w:t xml:space="preserve">Kamenivo drcené fr. </w:t>
            </w:r>
            <w:proofErr w:type="gramStart"/>
            <w:r w:rsidR="009A4C34">
              <w:t>16</w:t>
            </w:r>
            <w:r>
              <w:t>-</w:t>
            </w:r>
            <w:r w:rsidR="009A4C34">
              <w:t>32</w:t>
            </w:r>
            <w:r>
              <w:t>mm</w:t>
            </w:r>
            <w:proofErr w:type="gramEnd"/>
            <w:r>
              <w:tab/>
              <w:t>150mm</w:t>
            </w:r>
          </w:p>
          <w:p w14:paraId="65ACDCF6" w14:textId="5750EC6A" w:rsidR="00B9609C" w:rsidRPr="00B9609C" w:rsidRDefault="00B9609C" w:rsidP="00B9609C">
            <w:pPr>
              <w:pStyle w:val="Popisskladby"/>
            </w:pPr>
            <w:r>
              <w:t>hutněná zemina</w:t>
            </w:r>
          </w:p>
        </w:tc>
      </w:tr>
      <w:tr w:rsidR="009A4C34" w14:paraId="62E17F83" w14:textId="77777777" w:rsidTr="003D52B3">
        <w:trPr>
          <w:cantSplit/>
          <w:trHeight w:val="1670"/>
        </w:trPr>
        <w:tc>
          <w:tcPr>
            <w:tcW w:w="537" w:type="dxa"/>
            <w:tcBorders>
              <w:top w:val="single" w:sz="8" w:space="0" w:color="auto"/>
              <w:bottom w:val="single" w:sz="4" w:space="0" w:color="auto"/>
            </w:tcBorders>
          </w:tcPr>
          <w:p w14:paraId="77B4946B" w14:textId="70FF6DAC" w:rsidR="009A4C34" w:rsidRDefault="009A4C34" w:rsidP="009A4C34">
            <w:pPr>
              <w:jc w:val="center"/>
            </w:pPr>
            <w:r>
              <w:t>S32</w:t>
            </w:r>
          </w:p>
        </w:tc>
        <w:tc>
          <w:tcPr>
            <w:tcW w:w="2865" w:type="dxa"/>
            <w:tcBorders>
              <w:top w:val="single" w:sz="8" w:space="0" w:color="auto"/>
              <w:bottom w:val="single" w:sz="4" w:space="0" w:color="auto"/>
            </w:tcBorders>
          </w:tcPr>
          <w:p w14:paraId="74B514C9" w14:textId="77777777" w:rsidR="009A4C34" w:rsidRDefault="009A4C34" w:rsidP="009A4C34">
            <w:pPr>
              <w:ind w:left="28" w:right="28" w:firstLine="0"/>
            </w:pPr>
            <w:r>
              <w:t xml:space="preserve">POCHOZÍ PLOCHY </w:t>
            </w:r>
          </w:p>
          <w:p w14:paraId="61EB5642" w14:textId="77777777" w:rsidR="009A4C34" w:rsidRDefault="009A4C34" w:rsidP="009A4C34">
            <w:pPr>
              <w:ind w:left="28" w:right="28" w:firstLine="0"/>
            </w:pPr>
            <w:r>
              <w:t>OKAPOVÝ CHODNÍK</w:t>
            </w:r>
          </w:p>
          <w:p w14:paraId="1C5909E8" w14:textId="56552334" w:rsidR="009A4C34" w:rsidRDefault="009A4C34" w:rsidP="009A4C34">
            <w:pPr>
              <w:pStyle w:val="Podrobnostikce"/>
            </w:pPr>
            <w:r>
              <w:t>Říční kamenivo</w:t>
            </w:r>
          </w:p>
          <w:p w14:paraId="42F7C528" w14:textId="010C889F" w:rsidR="009A4C34" w:rsidRDefault="009A4C34" w:rsidP="009A4C34">
            <w:pPr>
              <w:pStyle w:val="Podrobnostikce"/>
              <w:numPr>
                <w:ilvl w:val="0"/>
                <w:numId w:val="0"/>
              </w:numPr>
            </w:pPr>
          </w:p>
        </w:tc>
        <w:tc>
          <w:tcPr>
            <w:tcW w:w="6804" w:type="dxa"/>
            <w:gridSpan w:val="2"/>
            <w:tcBorders>
              <w:top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0924B2" w14:textId="27C219B0" w:rsidR="009A4C34" w:rsidRDefault="009A4C34" w:rsidP="009A4C34">
            <w:pPr>
              <w:pStyle w:val="Popisskladby"/>
            </w:pPr>
            <w:r>
              <w:t xml:space="preserve"> ŘÍČNÍ KAMENIVO</w:t>
            </w:r>
            <w:r>
              <w:tab/>
            </w:r>
          </w:p>
          <w:p w14:paraId="58D1B3E7" w14:textId="083496CD" w:rsidR="009A4C34" w:rsidRDefault="009A4C34" w:rsidP="009A4C34">
            <w:pPr>
              <w:pStyle w:val="Popisskladby2"/>
            </w:pPr>
            <w:r>
              <w:t>Fr. 16-32 mm</w:t>
            </w:r>
            <w:r>
              <w:tab/>
            </w:r>
            <w:proofErr w:type="gramStart"/>
            <w:r>
              <w:t>50mm</w:t>
            </w:r>
            <w:proofErr w:type="gramEnd"/>
          </w:p>
          <w:p w14:paraId="6ED8EB40" w14:textId="77777777" w:rsidR="009A4C34" w:rsidRDefault="009A4C34" w:rsidP="009A4C34">
            <w:pPr>
              <w:pStyle w:val="Popisskladby"/>
            </w:pPr>
            <w:r>
              <w:t>podkladní vrstva</w:t>
            </w:r>
          </w:p>
          <w:p w14:paraId="12C5D663" w14:textId="77777777" w:rsidR="009A4C34" w:rsidRDefault="009A4C34" w:rsidP="009A4C34">
            <w:pPr>
              <w:pStyle w:val="Popisskladby2"/>
            </w:pPr>
            <w:r>
              <w:t xml:space="preserve">Kamenivo drcené fr. </w:t>
            </w:r>
            <w:proofErr w:type="gramStart"/>
            <w:r>
              <w:t>8-16mm</w:t>
            </w:r>
            <w:proofErr w:type="gramEnd"/>
            <w:r>
              <w:tab/>
              <w:t>150mm</w:t>
            </w:r>
          </w:p>
          <w:p w14:paraId="4695260C" w14:textId="4ABE493D" w:rsidR="009A4C34" w:rsidRDefault="009A4C34" w:rsidP="009A4C34">
            <w:pPr>
              <w:pStyle w:val="Popisskladby"/>
            </w:pPr>
            <w:r>
              <w:t>hutněná zemina</w:t>
            </w:r>
          </w:p>
        </w:tc>
      </w:tr>
      <w:tr w:rsidR="006904EC" w14:paraId="0368A738" w14:textId="77777777" w:rsidTr="003D52B3">
        <w:trPr>
          <w:cantSplit/>
        </w:trPr>
        <w:tc>
          <w:tcPr>
            <w:tcW w:w="10206" w:type="dxa"/>
            <w:gridSpan w:val="4"/>
            <w:tcBorders>
              <w:bottom w:val="single" w:sz="24" w:space="0" w:color="auto"/>
            </w:tcBorders>
          </w:tcPr>
          <w:p w14:paraId="7FE5A6AB" w14:textId="77777777" w:rsidR="006904EC" w:rsidRDefault="006904EC" w:rsidP="003D52B3">
            <w:pPr>
              <w:ind w:left="28" w:right="28" w:firstLine="0"/>
            </w:pPr>
            <w:r>
              <w:t>Poznámky:</w:t>
            </w:r>
          </w:p>
          <w:p w14:paraId="2837E569" w14:textId="31D92AC0" w:rsidR="006904EC" w:rsidRDefault="0071057D" w:rsidP="0071057D">
            <w:pPr>
              <w:pStyle w:val="Odstavecseseznamem"/>
              <w:numPr>
                <w:ilvl w:val="0"/>
                <w:numId w:val="10"/>
              </w:numPr>
              <w:ind w:right="28"/>
            </w:pPr>
            <w:r>
              <w:t>--</w:t>
            </w:r>
          </w:p>
        </w:tc>
      </w:tr>
    </w:tbl>
    <w:p w14:paraId="4E5A6BA8" w14:textId="77777777" w:rsidR="006904EC" w:rsidRPr="005A0325" w:rsidRDefault="006904EC" w:rsidP="005A0325">
      <w:pPr>
        <w:spacing w:after="160" w:line="259" w:lineRule="auto"/>
        <w:ind w:left="0" w:firstLine="0"/>
        <w:rPr>
          <w:sz w:val="6"/>
          <w:szCs w:val="6"/>
        </w:rPr>
      </w:pPr>
    </w:p>
    <w:sectPr w:rsidR="006904EC" w:rsidRPr="005A0325" w:rsidSect="001E4F48">
      <w:footerReference w:type="default" r:id="rId9"/>
      <w:pgSz w:w="11906" w:h="16838" w:code="9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7029F" w14:textId="77777777" w:rsidR="00FC0B5A" w:rsidRDefault="00FC0B5A" w:rsidP="00EE404F">
      <w:r>
        <w:separator/>
      </w:r>
    </w:p>
  </w:endnote>
  <w:endnote w:type="continuationSeparator" w:id="0">
    <w:p w14:paraId="428D2F57" w14:textId="77777777" w:rsidR="00FC0B5A" w:rsidRDefault="00FC0B5A" w:rsidP="00EE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1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5EAD3" w14:textId="4BC552A0" w:rsidR="001B7DC2" w:rsidRPr="00EE404F" w:rsidRDefault="001B7DC2" w:rsidP="00EB0738">
    <w:pPr>
      <w:pStyle w:val="Zpat"/>
      <w:pBdr>
        <w:top w:val="outset" w:sz="6" w:space="1" w:color="auto"/>
      </w:pBdr>
      <w:tabs>
        <w:tab w:val="clear" w:pos="4536"/>
        <w:tab w:val="center" w:pos="4395"/>
      </w:tabs>
      <w:rPr>
        <w:sz w:val="16"/>
        <w:szCs w:val="16"/>
      </w:rPr>
    </w:pPr>
    <w:r w:rsidRPr="00221DCB">
      <w:rPr>
        <w:sz w:val="16"/>
        <w:szCs w:val="16"/>
      </w:rPr>
      <w:fldChar w:fldCharType="begin"/>
    </w:r>
    <w:r w:rsidRPr="00221DCB">
      <w:rPr>
        <w:sz w:val="16"/>
        <w:szCs w:val="16"/>
      </w:rPr>
      <w:instrText xml:space="preserve"> REF  Oznaceni_prilohy  \* MERGEFORMAT </w:instrText>
    </w:r>
    <w:r w:rsidRPr="00221DCB">
      <w:rPr>
        <w:sz w:val="16"/>
        <w:szCs w:val="16"/>
      </w:rPr>
      <w:fldChar w:fldCharType="separate"/>
    </w:r>
    <w:r w:rsidR="00BE4E8B" w:rsidRPr="00BE4E8B">
      <w:rPr>
        <w:sz w:val="16"/>
        <w:szCs w:val="16"/>
      </w:rPr>
      <w:t>D1-01-1.2</w:t>
    </w:r>
    <w:r w:rsidRPr="00221DCB">
      <w:rPr>
        <w:sz w:val="16"/>
        <w:szCs w:val="16"/>
      </w:rPr>
      <w:fldChar w:fldCharType="end"/>
    </w:r>
    <w:r>
      <w:rPr>
        <w:sz w:val="16"/>
        <w:szCs w:val="16"/>
      </w:rPr>
      <w:t>SKLADBY KONSTRUKCÍ</w:t>
    </w:r>
    <w:r w:rsidRPr="00EE404F">
      <w:rPr>
        <w:sz w:val="16"/>
        <w:szCs w:val="16"/>
      </w:rPr>
      <w:ptab w:relativeTo="margin" w:alignment="center" w:leader="none"/>
    </w:r>
    <w:r w:rsidRPr="00EE404F">
      <w:rPr>
        <w:sz w:val="16"/>
        <w:szCs w:val="16"/>
      </w:rPr>
      <w:ptab w:relativeTo="margin" w:alignment="right" w:leader="none"/>
    </w:r>
    <w:r>
      <w:rPr>
        <w:sz w:val="16"/>
        <w:szCs w:val="16"/>
      </w:rPr>
      <w:t xml:space="preserve">Strana </w:t>
    </w:r>
    <w:r w:rsidRPr="00EB0738">
      <w:rPr>
        <w:sz w:val="16"/>
        <w:szCs w:val="16"/>
      </w:rPr>
      <w:fldChar w:fldCharType="begin"/>
    </w:r>
    <w:r w:rsidRPr="00EB0738">
      <w:rPr>
        <w:sz w:val="16"/>
        <w:szCs w:val="16"/>
      </w:rPr>
      <w:instrText>PAGE   \* MERGEFORMAT</w:instrText>
    </w:r>
    <w:r w:rsidRPr="00EB0738">
      <w:rPr>
        <w:sz w:val="16"/>
        <w:szCs w:val="16"/>
      </w:rPr>
      <w:fldChar w:fldCharType="separate"/>
    </w:r>
    <w:r w:rsidRPr="00EB0738">
      <w:rPr>
        <w:sz w:val="16"/>
        <w:szCs w:val="16"/>
      </w:rPr>
      <w:t>1</w:t>
    </w:r>
    <w:r w:rsidRPr="00EB0738">
      <w:rPr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E2A99" w14:textId="77777777" w:rsidR="00FC0B5A" w:rsidRDefault="00FC0B5A" w:rsidP="00EE404F">
      <w:r>
        <w:separator/>
      </w:r>
    </w:p>
  </w:footnote>
  <w:footnote w:type="continuationSeparator" w:id="0">
    <w:p w14:paraId="4D5760DD" w14:textId="77777777" w:rsidR="00FC0B5A" w:rsidRDefault="00FC0B5A" w:rsidP="00EE4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32FA"/>
    <w:multiLevelType w:val="multilevel"/>
    <w:tmpl w:val="BF18815E"/>
    <w:name w:val="APOLO22"/>
    <w:numStyleLink w:val="APOLOskladby"/>
  </w:abstractNum>
  <w:abstractNum w:abstractNumId="1" w15:restartNumberingAfterBreak="0">
    <w:nsid w:val="19E63B3F"/>
    <w:multiLevelType w:val="hybridMultilevel"/>
    <w:tmpl w:val="7E563EF6"/>
    <w:name w:val="APOLO32222"/>
    <w:lvl w:ilvl="0" w:tplc="DCA09A74">
      <w:start w:val="1"/>
      <w:numFmt w:val="bullet"/>
      <w:pStyle w:val="Popisskladby2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26B2257D"/>
    <w:multiLevelType w:val="hybridMultilevel"/>
    <w:tmpl w:val="9C562EC2"/>
    <w:name w:val="APOLO3222"/>
    <w:lvl w:ilvl="0" w:tplc="EFD2D4AE">
      <w:start w:val="1"/>
      <w:numFmt w:val="bullet"/>
      <w:pStyle w:val="Popisskladby"/>
      <w:lvlText w:val="̶"/>
      <w:lvlJc w:val="left"/>
      <w:pPr>
        <w:ind w:left="36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B2512"/>
    <w:multiLevelType w:val="hybridMultilevel"/>
    <w:tmpl w:val="FAEE3BEA"/>
    <w:lvl w:ilvl="0" w:tplc="18A4D132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08" w:hanging="360"/>
      </w:pPr>
    </w:lvl>
    <w:lvl w:ilvl="2" w:tplc="0405001B" w:tentative="1">
      <w:start w:val="1"/>
      <w:numFmt w:val="lowerRoman"/>
      <w:lvlText w:val="%3."/>
      <w:lvlJc w:val="right"/>
      <w:pPr>
        <w:ind w:left="1828" w:hanging="180"/>
      </w:pPr>
    </w:lvl>
    <w:lvl w:ilvl="3" w:tplc="0405000F" w:tentative="1">
      <w:start w:val="1"/>
      <w:numFmt w:val="decimal"/>
      <w:lvlText w:val="%4."/>
      <w:lvlJc w:val="left"/>
      <w:pPr>
        <w:ind w:left="2548" w:hanging="360"/>
      </w:pPr>
    </w:lvl>
    <w:lvl w:ilvl="4" w:tplc="04050019" w:tentative="1">
      <w:start w:val="1"/>
      <w:numFmt w:val="lowerLetter"/>
      <w:lvlText w:val="%5."/>
      <w:lvlJc w:val="left"/>
      <w:pPr>
        <w:ind w:left="3268" w:hanging="360"/>
      </w:pPr>
    </w:lvl>
    <w:lvl w:ilvl="5" w:tplc="0405001B" w:tentative="1">
      <w:start w:val="1"/>
      <w:numFmt w:val="lowerRoman"/>
      <w:lvlText w:val="%6."/>
      <w:lvlJc w:val="right"/>
      <w:pPr>
        <w:ind w:left="3988" w:hanging="180"/>
      </w:pPr>
    </w:lvl>
    <w:lvl w:ilvl="6" w:tplc="0405000F" w:tentative="1">
      <w:start w:val="1"/>
      <w:numFmt w:val="decimal"/>
      <w:lvlText w:val="%7."/>
      <w:lvlJc w:val="left"/>
      <w:pPr>
        <w:ind w:left="4708" w:hanging="360"/>
      </w:pPr>
    </w:lvl>
    <w:lvl w:ilvl="7" w:tplc="04050019" w:tentative="1">
      <w:start w:val="1"/>
      <w:numFmt w:val="lowerLetter"/>
      <w:lvlText w:val="%8."/>
      <w:lvlJc w:val="left"/>
      <w:pPr>
        <w:ind w:left="5428" w:hanging="360"/>
      </w:pPr>
    </w:lvl>
    <w:lvl w:ilvl="8" w:tplc="040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 w15:restartNumberingAfterBreak="0">
    <w:nsid w:val="307A64E1"/>
    <w:multiLevelType w:val="multilevel"/>
    <w:tmpl w:val="C3B6C296"/>
    <w:styleLink w:val="APOLOslovn"/>
    <w:lvl w:ilvl="0">
      <w:start w:val="1"/>
      <w:numFmt w:val="decimal"/>
      <w:pStyle w:val="Nadpis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284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568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1136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1988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2272" w:firstLine="0"/>
      </w:pPr>
      <w:rPr>
        <w:rFonts w:hint="default"/>
      </w:rPr>
    </w:lvl>
  </w:abstractNum>
  <w:abstractNum w:abstractNumId="5" w15:restartNumberingAfterBreak="0">
    <w:nsid w:val="3DE67177"/>
    <w:multiLevelType w:val="hybridMultilevel"/>
    <w:tmpl w:val="00503C1C"/>
    <w:lvl w:ilvl="0" w:tplc="04050011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08" w:hanging="360"/>
      </w:pPr>
    </w:lvl>
    <w:lvl w:ilvl="2" w:tplc="0405001B" w:tentative="1">
      <w:start w:val="1"/>
      <w:numFmt w:val="lowerRoman"/>
      <w:lvlText w:val="%3."/>
      <w:lvlJc w:val="right"/>
      <w:pPr>
        <w:ind w:left="1828" w:hanging="180"/>
      </w:pPr>
    </w:lvl>
    <w:lvl w:ilvl="3" w:tplc="0405000F" w:tentative="1">
      <w:start w:val="1"/>
      <w:numFmt w:val="decimal"/>
      <w:lvlText w:val="%4."/>
      <w:lvlJc w:val="left"/>
      <w:pPr>
        <w:ind w:left="2548" w:hanging="360"/>
      </w:pPr>
    </w:lvl>
    <w:lvl w:ilvl="4" w:tplc="04050019" w:tentative="1">
      <w:start w:val="1"/>
      <w:numFmt w:val="lowerLetter"/>
      <w:lvlText w:val="%5."/>
      <w:lvlJc w:val="left"/>
      <w:pPr>
        <w:ind w:left="3268" w:hanging="360"/>
      </w:pPr>
    </w:lvl>
    <w:lvl w:ilvl="5" w:tplc="0405001B" w:tentative="1">
      <w:start w:val="1"/>
      <w:numFmt w:val="lowerRoman"/>
      <w:lvlText w:val="%6."/>
      <w:lvlJc w:val="right"/>
      <w:pPr>
        <w:ind w:left="3988" w:hanging="180"/>
      </w:pPr>
    </w:lvl>
    <w:lvl w:ilvl="6" w:tplc="0405000F" w:tentative="1">
      <w:start w:val="1"/>
      <w:numFmt w:val="decimal"/>
      <w:lvlText w:val="%7."/>
      <w:lvlJc w:val="left"/>
      <w:pPr>
        <w:ind w:left="4708" w:hanging="360"/>
      </w:pPr>
    </w:lvl>
    <w:lvl w:ilvl="7" w:tplc="04050019" w:tentative="1">
      <w:start w:val="1"/>
      <w:numFmt w:val="lowerLetter"/>
      <w:lvlText w:val="%8."/>
      <w:lvlJc w:val="left"/>
      <w:pPr>
        <w:ind w:left="5428" w:hanging="360"/>
      </w:pPr>
    </w:lvl>
    <w:lvl w:ilvl="8" w:tplc="040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 w15:restartNumberingAfterBreak="0">
    <w:nsid w:val="3F9A2734"/>
    <w:multiLevelType w:val="multilevel"/>
    <w:tmpl w:val="BF18815E"/>
    <w:name w:val="APOLO3"/>
    <w:numStyleLink w:val="APOLOskladby"/>
  </w:abstractNum>
  <w:abstractNum w:abstractNumId="7" w15:restartNumberingAfterBreak="0">
    <w:nsid w:val="43642875"/>
    <w:multiLevelType w:val="hybridMultilevel"/>
    <w:tmpl w:val="00503C1C"/>
    <w:lvl w:ilvl="0" w:tplc="04050011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08" w:hanging="360"/>
      </w:pPr>
    </w:lvl>
    <w:lvl w:ilvl="2" w:tplc="0405001B" w:tentative="1">
      <w:start w:val="1"/>
      <w:numFmt w:val="lowerRoman"/>
      <w:lvlText w:val="%3."/>
      <w:lvlJc w:val="right"/>
      <w:pPr>
        <w:ind w:left="1828" w:hanging="180"/>
      </w:pPr>
    </w:lvl>
    <w:lvl w:ilvl="3" w:tplc="0405000F" w:tentative="1">
      <w:start w:val="1"/>
      <w:numFmt w:val="decimal"/>
      <w:lvlText w:val="%4."/>
      <w:lvlJc w:val="left"/>
      <w:pPr>
        <w:ind w:left="2548" w:hanging="360"/>
      </w:pPr>
    </w:lvl>
    <w:lvl w:ilvl="4" w:tplc="04050019" w:tentative="1">
      <w:start w:val="1"/>
      <w:numFmt w:val="lowerLetter"/>
      <w:lvlText w:val="%5."/>
      <w:lvlJc w:val="left"/>
      <w:pPr>
        <w:ind w:left="3268" w:hanging="360"/>
      </w:pPr>
    </w:lvl>
    <w:lvl w:ilvl="5" w:tplc="0405001B" w:tentative="1">
      <w:start w:val="1"/>
      <w:numFmt w:val="lowerRoman"/>
      <w:lvlText w:val="%6."/>
      <w:lvlJc w:val="right"/>
      <w:pPr>
        <w:ind w:left="3988" w:hanging="180"/>
      </w:pPr>
    </w:lvl>
    <w:lvl w:ilvl="6" w:tplc="0405000F" w:tentative="1">
      <w:start w:val="1"/>
      <w:numFmt w:val="decimal"/>
      <w:lvlText w:val="%7."/>
      <w:lvlJc w:val="left"/>
      <w:pPr>
        <w:ind w:left="4708" w:hanging="360"/>
      </w:pPr>
    </w:lvl>
    <w:lvl w:ilvl="7" w:tplc="04050019" w:tentative="1">
      <w:start w:val="1"/>
      <w:numFmt w:val="lowerLetter"/>
      <w:lvlText w:val="%8."/>
      <w:lvlJc w:val="left"/>
      <w:pPr>
        <w:ind w:left="5428" w:hanging="360"/>
      </w:pPr>
    </w:lvl>
    <w:lvl w:ilvl="8" w:tplc="040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8" w15:restartNumberingAfterBreak="0">
    <w:nsid w:val="4B512EF5"/>
    <w:multiLevelType w:val="multilevel"/>
    <w:tmpl w:val="BF18815E"/>
    <w:name w:val="APOLO32"/>
    <w:styleLink w:val="APOLOskladby"/>
    <w:lvl w:ilvl="0">
      <w:start w:val="1"/>
      <w:numFmt w:val="bullet"/>
      <w:lvlText w:val=""/>
      <w:lvlJc w:val="left"/>
      <w:pPr>
        <w:ind w:left="851" w:hanging="142"/>
      </w:pPr>
      <w:rPr>
        <w:rFonts w:ascii="Wingdings" w:hAnsi="Wingdings" w:hint="default"/>
        <w:sz w:val="18"/>
      </w:rPr>
    </w:lvl>
    <w:lvl w:ilvl="1">
      <w:start w:val="1"/>
      <w:numFmt w:val="bullet"/>
      <w:lvlText w:val=""/>
      <w:lvlJc w:val="left"/>
      <w:pPr>
        <w:ind w:left="992" w:hanging="141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134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276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8" w:hanging="36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17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6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35" w:hanging="36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44" w:hanging="363"/>
      </w:pPr>
      <w:rPr>
        <w:rFonts w:ascii="Wingdings" w:hAnsi="Wingdings" w:hint="default"/>
      </w:rPr>
    </w:lvl>
  </w:abstractNum>
  <w:abstractNum w:abstractNumId="9" w15:restartNumberingAfterBreak="0">
    <w:nsid w:val="4DFA2A1C"/>
    <w:multiLevelType w:val="hybridMultilevel"/>
    <w:tmpl w:val="2174BE06"/>
    <w:name w:val="APOLO322"/>
    <w:lvl w:ilvl="0" w:tplc="782C8B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A0AB9"/>
    <w:multiLevelType w:val="hybridMultilevel"/>
    <w:tmpl w:val="13F28C0C"/>
    <w:name w:val="APOLO32223"/>
    <w:lvl w:ilvl="0" w:tplc="658288DC">
      <w:start w:val="1"/>
      <w:numFmt w:val="bullet"/>
      <w:pStyle w:val="Podrobnostikce"/>
      <w:lvlText w:val=""/>
      <w:lvlJc w:val="left"/>
      <w:pPr>
        <w:ind w:left="74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1" w15:restartNumberingAfterBreak="0">
    <w:nsid w:val="6959481F"/>
    <w:multiLevelType w:val="multilevel"/>
    <w:tmpl w:val="C3B6C296"/>
    <w:numStyleLink w:val="APOLOslovn"/>
  </w:abstractNum>
  <w:abstractNum w:abstractNumId="12" w15:restartNumberingAfterBreak="0">
    <w:nsid w:val="6B8F0CAF"/>
    <w:multiLevelType w:val="multilevel"/>
    <w:tmpl w:val="BF18815E"/>
    <w:name w:val="APOLO2"/>
    <w:numStyleLink w:val="APOLOskladby"/>
  </w:abstractNum>
  <w:abstractNum w:abstractNumId="13" w15:restartNumberingAfterBreak="0">
    <w:nsid w:val="6C541F4B"/>
    <w:multiLevelType w:val="hybridMultilevel"/>
    <w:tmpl w:val="00503C1C"/>
    <w:lvl w:ilvl="0" w:tplc="04050011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08" w:hanging="360"/>
      </w:pPr>
    </w:lvl>
    <w:lvl w:ilvl="2" w:tplc="0405001B" w:tentative="1">
      <w:start w:val="1"/>
      <w:numFmt w:val="lowerRoman"/>
      <w:lvlText w:val="%3."/>
      <w:lvlJc w:val="right"/>
      <w:pPr>
        <w:ind w:left="1828" w:hanging="180"/>
      </w:pPr>
    </w:lvl>
    <w:lvl w:ilvl="3" w:tplc="0405000F" w:tentative="1">
      <w:start w:val="1"/>
      <w:numFmt w:val="decimal"/>
      <w:lvlText w:val="%4."/>
      <w:lvlJc w:val="left"/>
      <w:pPr>
        <w:ind w:left="2548" w:hanging="360"/>
      </w:pPr>
    </w:lvl>
    <w:lvl w:ilvl="4" w:tplc="04050019" w:tentative="1">
      <w:start w:val="1"/>
      <w:numFmt w:val="lowerLetter"/>
      <w:lvlText w:val="%5."/>
      <w:lvlJc w:val="left"/>
      <w:pPr>
        <w:ind w:left="3268" w:hanging="360"/>
      </w:pPr>
    </w:lvl>
    <w:lvl w:ilvl="5" w:tplc="0405001B" w:tentative="1">
      <w:start w:val="1"/>
      <w:numFmt w:val="lowerRoman"/>
      <w:lvlText w:val="%6."/>
      <w:lvlJc w:val="right"/>
      <w:pPr>
        <w:ind w:left="3988" w:hanging="180"/>
      </w:pPr>
    </w:lvl>
    <w:lvl w:ilvl="6" w:tplc="0405000F" w:tentative="1">
      <w:start w:val="1"/>
      <w:numFmt w:val="decimal"/>
      <w:lvlText w:val="%7."/>
      <w:lvlJc w:val="left"/>
      <w:pPr>
        <w:ind w:left="4708" w:hanging="360"/>
      </w:pPr>
    </w:lvl>
    <w:lvl w:ilvl="7" w:tplc="04050019" w:tentative="1">
      <w:start w:val="1"/>
      <w:numFmt w:val="lowerLetter"/>
      <w:lvlText w:val="%8."/>
      <w:lvlJc w:val="left"/>
      <w:pPr>
        <w:ind w:left="5428" w:hanging="360"/>
      </w:pPr>
    </w:lvl>
    <w:lvl w:ilvl="8" w:tplc="040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4" w15:restartNumberingAfterBreak="0">
    <w:nsid w:val="7E33429D"/>
    <w:multiLevelType w:val="multilevel"/>
    <w:tmpl w:val="04050021"/>
    <w:name w:val="APOLO3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13"/>
  </w:num>
  <w:num w:numId="9">
    <w:abstractNumId w:val="7"/>
  </w:num>
  <w:num w:numId="1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567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FEC"/>
    <w:rsid w:val="0000057E"/>
    <w:rsid w:val="00001688"/>
    <w:rsid w:val="000151FB"/>
    <w:rsid w:val="00024BDD"/>
    <w:rsid w:val="00033F9D"/>
    <w:rsid w:val="00040766"/>
    <w:rsid w:val="00042B79"/>
    <w:rsid w:val="00044B54"/>
    <w:rsid w:val="0005140B"/>
    <w:rsid w:val="00062146"/>
    <w:rsid w:val="0006420B"/>
    <w:rsid w:val="00070A56"/>
    <w:rsid w:val="000723AC"/>
    <w:rsid w:val="00083AA3"/>
    <w:rsid w:val="000A16A3"/>
    <w:rsid w:val="000B47A8"/>
    <w:rsid w:val="000B50A8"/>
    <w:rsid w:val="000C1A42"/>
    <w:rsid w:val="000C6353"/>
    <w:rsid w:val="000D4BC6"/>
    <w:rsid w:val="000D73E0"/>
    <w:rsid w:val="000E30DA"/>
    <w:rsid w:val="00100014"/>
    <w:rsid w:val="00117EE2"/>
    <w:rsid w:val="00123E8F"/>
    <w:rsid w:val="00123F1C"/>
    <w:rsid w:val="00131CF4"/>
    <w:rsid w:val="00137E2E"/>
    <w:rsid w:val="001411EA"/>
    <w:rsid w:val="00145D20"/>
    <w:rsid w:val="00154165"/>
    <w:rsid w:val="00163811"/>
    <w:rsid w:val="00186D27"/>
    <w:rsid w:val="00187355"/>
    <w:rsid w:val="00192D22"/>
    <w:rsid w:val="0019556B"/>
    <w:rsid w:val="001A0577"/>
    <w:rsid w:val="001A60AD"/>
    <w:rsid w:val="001A622E"/>
    <w:rsid w:val="001A7FCB"/>
    <w:rsid w:val="001B4DA1"/>
    <w:rsid w:val="001B7DC2"/>
    <w:rsid w:val="001E33FC"/>
    <w:rsid w:val="001E4F48"/>
    <w:rsid w:val="001E51B8"/>
    <w:rsid w:val="001F5A58"/>
    <w:rsid w:val="00210904"/>
    <w:rsid w:val="00221DCB"/>
    <w:rsid w:val="002308D1"/>
    <w:rsid w:val="00263BF4"/>
    <w:rsid w:val="002714C4"/>
    <w:rsid w:val="00273338"/>
    <w:rsid w:val="00274BB8"/>
    <w:rsid w:val="00275C28"/>
    <w:rsid w:val="00277211"/>
    <w:rsid w:val="00280983"/>
    <w:rsid w:val="002A4A86"/>
    <w:rsid w:val="002B3268"/>
    <w:rsid w:val="002B5CD2"/>
    <w:rsid w:val="002C44C2"/>
    <w:rsid w:val="002F524C"/>
    <w:rsid w:val="00304C27"/>
    <w:rsid w:val="00305860"/>
    <w:rsid w:val="0031124F"/>
    <w:rsid w:val="00331854"/>
    <w:rsid w:val="00334B05"/>
    <w:rsid w:val="00342471"/>
    <w:rsid w:val="0035469E"/>
    <w:rsid w:val="003571CE"/>
    <w:rsid w:val="00357604"/>
    <w:rsid w:val="00361D21"/>
    <w:rsid w:val="0036584E"/>
    <w:rsid w:val="003673A2"/>
    <w:rsid w:val="0038059B"/>
    <w:rsid w:val="003C390E"/>
    <w:rsid w:val="003D6DAB"/>
    <w:rsid w:val="003F483A"/>
    <w:rsid w:val="00404D15"/>
    <w:rsid w:val="00406C53"/>
    <w:rsid w:val="00420164"/>
    <w:rsid w:val="00433471"/>
    <w:rsid w:val="004413CD"/>
    <w:rsid w:val="00447A68"/>
    <w:rsid w:val="00454E17"/>
    <w:rsid w:val="00471C40"/>
    <w:rsid w:val="0049102A"/>
    <w:rsid w:val="00495AA1"/>
    <w:rsid w:val="004A2F51"/>
    <w:rsid w:val="004B3C92"/>
    <w:rsid w:val="004B74EE"/>
    <w:rsid w:val="004C2C34"/>
    <w:rsid w:val="004E62E9"/>
    <w:rsid w:val="005054D7"/>
    <w:rsid w:val="0050649E"/>
    <w:rsid w:val="00506D69"/>
    <w:rsid w:val="00523C3A"/>
    <w:rsid w:val="00571EDA"/>
    <w:rsid w:val="00597992"/>
    <w:rsid w:val="005A0325"/>
    <w:rsid w:val="005A3E1E"/>
    <w:rsid w:val="005A4981"/>
    <w:rsid w:val="005A7CCD"/>
    <w:rsid w:val="005B1BB0"/>
    <w:rsid w:val="005B63E3"/>
    <w:rsid w:val="005C3DDB"/>
    <w:rsid w:val="005C62EE"/>
    <w:rsid w:val="005E5195"/>
    <w:rsid w:val="005F7589"/>
    <w:rsid w:val="00600FE1"/>
    <w:rsid w:val="00603571"/>
    <w:rsid w:val="00605C70"/>
    <w:rsid w:val="006108DA"/>
    <w:rsid w:val="00612694"/>
    <w:rsid w:val="00636B3A"/>
    <w:rsid w:val="00667411"/>
    <w:rsid w:val="00671013"/>
    <w:rsid w:val="00677B5C"/>
    <w:rsid w:val="006904EC"/>
    <w:rsid w:val="00692555"/>
    <w:rsid w:val="00696194"/>
    <w:rsid w:val="006A7AFF"/>
    <w:rsid w:val="006D5941"/>
    <w:rsid w:val="006F0C8B"/>
    <w:rsid w:val="00700E73"/>
    <w:rsid w:val="00704530"/>
    <w:rsid w:val="0071057D"/>
    <w:rsid w:val="007110D9"/>
    <w:rsid w:val="0073328F"/>
    <w:rsid w:val="007412E0"/>
    <w:rsid w:val="007446F9"/>
    <w:rsid w:val="0075402B"/>
    <w:rsid w:val="0076728D"/>
    <w:rsid w:val="00773FC8"/>
    <w:rsid w:val="00786C96"/>
    <w:rsid w:val="007A27C3"/>
    <w:rsid w:val="007A555B"/>
    <w:rsid w:val="007C019D"/>
    <w:rsid w:val="007C0203"/>
    <w:rsid w:val="007D18F3"/>
    <w:rsid w:val="007E2FE4"/>
    <w:rsid w:val="007F6D68"/>
    <w:rsid w:val="00820C12"/>
    <w:rsid w:val="00827E20"/>
    <w:rsid w:val="00830F62"/>
    <w:rsid w:val="00846666"/>
    <w:rsid w:val="008523B4"/>
    <w:rsid w:val="00861FDC"/>
    <w:rsid w:val="00871F7C"/>
    <w:rsid w:val="00894499"/>
    <w:rsid w:val="00896850"/>
    <w:rsid w:val="008B13A1"/>
    <w:rsid w:val="008B422E"/>
    <w:rsid w:val="008C4326"/>
    <w:rsid w:val="008C6841"/>
    <w:rsid w:val="008D5BA4"/>
    <w:rsid w:val="008D6C43"/>
    <w:rsid w:val="008F0502"/>
    <w:rsid w:val="009056A4"/>
    <w:rsid w:val="009057A0"/>
    <w:rsid w:val="00914390"/>
    <w:rsid w:val="00915EFB"/>
    <w:rsid w:val="00922A50"/>
    <w:rsid w:val="009347DC"/>
    <w:rsid w:val="00940590"/>
    <w:rsid w:val="00940D88"/>
    <w:rsid w:val="0094336D"/>
    <w:rsid w:val="009504D5"/>
    <w:rsid w:val="0096263D"/>
    <w:rsid w:val="0096499A"/>
    <w:rsid w:val="0097066F"/>
    <w:rsid w:val="009864FA"/>
    <w:rsid w:val="009922FC"/>
    <w:rsid w:val="009A0C5C"/>
    <w:rsid w:val="009A4C34"/>
    <w:rsid w:val="009B2E6C"/>
    <w:rsid w:val="009D01A9"/>
    <w:rsid w:val="009D4664"/>
    <w:rsid w:val="009D7DC7"/>
    <w:rsid w:val="00A005DF"/>
    <w:rsid w:val="00A1163F"/>
    <w:rsid w:val="00A16444"/>
    <w:rsid w:val="00A20619"/>
    <w:rsid w:val="00A22755"/>
    <w:rsid w:val="00A3035F"/>
    <w:rsid w:val="00A37F5D"/>
    <w:rsid w:val="00A60763"/>
    <w:rsid w:val="00A74EB3"/>
    <w:rsid w:val="00A9633E"/>
    <w:rsid w:val="00AA11AC"/>
    <w:rsid w:val="00AC1358"/>
    <w:rsid w:val="00AC5639"/>
    <w:rsid w:val="00AD02C2"/>
    <w:rsid w:val="00AE3588"/>
    <w:rsid w:val="00AE5979"/>
    <w:rsid w:val="00B10E1D"/>
    <w:rsid w:val="00B11FEC"/>
    <w:rsid w:val="00B14F56"/>
    <w:rsid w:val="00B1582D"/>
    <w:rsid w:val="00B24608"/>
    <w:rsid w:val="00B35364"/>
    <w:rsid w:val="00B35D08"/>
    <w:rsid w:val="00B61251"/>
    <w:rsid w:val="00B64099"/>
    <w:rsid w:val="00B73731"/>
    <w:rsid w:val="00B74024"/>
    <w:rsid w:val="00B80E02"/>
    <w:rsid w:val="00B9609C"/>
    <w:rsid w:val="00BA1AA4"/>
    <w:rsid w:val="00BA6AE4"/>
    <w:rsid w:val="00BD3B96"/>
    <w:rsid w:val="00BE4E8B"/>
    <w:rsid w:val="00BE7639"/>
    <w:rsid w:val="00BF0C26"/>
    <w:rsid w:val="00C0182E"/>
    <w:rsid w:val="00C02DA7"/>
    <w:rsid w:val="00C2001F"/>
    <w:rsid w:val="00C2359B"/>
    <w:rsid w:val="00C258FF"/>
    <w:rsid w:val="00C3226B"/>
    <w:rsid w:val="00C341B4"/>
    <w:rsid w:val="00C40C66"/>
    <w:rsid w:val="00C42F98"/>
    <w:rsid w:val="00C43526"/>
    <w:rsid w:val="00C47D00"/>
    <w:rsid w:val="00C516AF"/>
    <w:rsid w:val="00C52001"/>
    <w:rsid w:val="00C531BE"/>
    <w:rsid w:val="00C61907"/>
    <w:rsid w:val="00C7171A"/>
    <w:rsid w:val="00C71A9F"/>
    <w:rsid w:val="00CC14DE"/>
    <w:rsid w:val="00CD7E08"/>
    <w:rsid w:val="00CE775D"/>
    <w:rsid w:val="00D03484"/>
    <w:rsid w:val="00D11641"/>
    <w:rsid w:val="00D14348"/>
    <w:rsid w:val="00D22269"/>
    <w:rsid w:val="00D24CC0"/>
    <w:rsid w:val="00D32EB7"/>
    <w:rsid w:val="00D51F26"/>
    <w:rsid w:val="00D626DF"/>
    <w:rsid w:val="00D75BC1"/>
    <w:rsid w:val="00D76CF3"/>
    <w:rsid w:val="00D77EAE"/>
    <w:rsid w:val="00D81BDD"/>
    <w:rsid w:val="00D87E5A"/>
    <w:rsid w:val="00D87EC8"/>
    <w:rsid w:val="00D9208B"/>
    <w:rsid w:val="00D95580"/>
    <w:rsid w:val="00D964A8"/>
    <w:rsid w:val="00D96571"/>
    <w:rsid w:val="00DA2A5A"/>
    <w:rsid w:val="00DB00D7"/>
    <w:rsid w:val="00DC0537"/>
    <w:rsid w:val="00E003FA"/>
    <w:rsid w:val="00E15602"/>
    <w:rsid w:val="00E33C99"/>
    <w:rsid w:val="00E41C25"/>
    <w:rsid w:val="00E44B33"/>
    <w:rsid w:val="00E46C1A"/>
    <w:rsid w:val="00E51565"/>
    <w:rsid w:val="00E61083"/>
    <w:rsid w:val="00E7064C"/>
    <w:rsid w:val="00E7242B"/>
    <w:rsid w:val="00E84D7A"/>
    <w:rsid w:val="00E873DF"/>
    <w:rsid w:val="00E87D42"/>
    <w:rsid w:val="00EB0738"/>
    <w:rsid w:val="00ED6CF2"/>
    <w:rsid w:val="00EE1883"/>
    <w:rsid w:val="00EE404F"/>
    <w:rsid w:val="00F0333D"/>
    <w:rsid w:val="00F07F4A"/>
    <w:rsid w:val="00F30AFA"/>
    <w:rsid w:val="00F328B5"/>
    <w:rsid w:val="00F34FA3"/>
    <w:rsid w:val="00F4212B"/>
    <w:rsid w:val="00F45331"/>
    <w:rsid w:val="00F507F6"/>
    <w:rsid w:val="00F56C58"/>
    <w:rsid w:val="00F70B09"/>
    <w:rsid w:val="00F80394"/>
    <w:rsid w:val="00F81C07"/>
    <w:rsid w:val="00F834E6"/>
    <w:rsid w:val="00FB7C06"/>
    <w:rsid w:val="00FC0B5A"/>
    <w:rsid w:val="00FC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DB9FCBF"/>
  <w15:chartTrackingRefBased/>
  <w15:docId w15:val="{B2DBB322-6FC3-4934-A4B2-76620CDC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3338"/>
    <w:pPr>
      <w:spacing w:after="0" w:line="240" w:lineRule="atLeast"/>
      <w:ind w:left="23" w:hanging="23"/>
    </w:pPr>
  </w:style>
  <w:style w:type="paragraph" w:styleId="Nadpis1">
    <w:name w:val="heading 1"/>
    <w:basedOn w:val="Bezmezer"/>
    <w:next w:val="Bezmezer"/>
    <w:link w:val="Nadpis1Char"/>
    <w:uiPriority w:val="9"/>
    <w:qFormat/>
    <w:rsid w:val="00827E20"/>
    <w:pPr>
      <w:keepNext/>
      <w:keepLines/>
      <w:numPr>
        <w:numId w:val="2"/>
      </w:numPr>
      <w:spacing w:before="120"/>
      <w:outlineLvl w:val="0"/>
    </w:pPr>
    <w:rPr>
      <w:rFonts w:asciiTheme="majorHAnsi" w:eastAsiaTheme="majorEastAsia" w:hAnsiTheme="majorHAnsi" w:cstheme="majorBidi"/>
      <w:b/>
      <w:sz w:val="32"/>
      <w:szCs w:val="32"/>
      <w:u w:val="single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827E20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i/>
      <w:sz w:val="28"/>
      <w:szCs w:val="26"/>
    </w:rPr>
  </w:style>
  <w:style w:type="paragraph" w:styleId="Nadpis3">
    <w:name w:val="heading 3"/>
    <w:basedOn w:val="Bezmezer"/>
    <w:next w:val="Bezmezer"/>
    <w:link w:val="Nadpis3Char"/>
    <w:uiPriority w:val="9"/>
    <w:unhideWhenUsed/>
    <w:qFormat/>
    <w:rsid w:val="000C6353"/>
    <w:pPr>
      <w:keepNext/>
      <w:keepLines/>
      <w:spacing w:before="100"/>
      <w:outlineLvl w:val="2"/>
    </w:pPr>
    <w:rPr>
      <w:rFonts w:asciiTheme="majorHAnsi" w:eastAsiaTheme="majorEastAsia" w:hAnsiTheme="majorHAnsi" w:cstheme="majorBidi"/>
      <w:b/>
      <w:i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23B4"/>
    <w:rPr>
      <w:rFonts w:asciiTheme="majorHAnsi" w:eastAsiaTheme="majorEastAsia" w:hAnsiTheme="majorHAnsi" w:cstheme="majorBidi"/>
      <w:b/>
      <w:sz w:val="32"/>
      <w:szCs w:val="32"/>
      <w:u w:val="single"/>
    </w:rPr>
  </w:style>
  <w:style w:type="character" w:styleId="Siln">
    <w:name w:val="Strong"/>
    <w:basedOn w:val="Standardnpsmoodstavce"/>
    <w:uiPriority w:val="22"/>
    <w:qFormat/>
    <w:rsid w:val="00C61907"/>
    <w:rPr>
      <w:b/>
      <w:bCs/>
    </w:rPr>
  </w:style>
  <w:style w:type="paragraph" w:styleId="Bezmezer">
    <w:name w:val="No Spacing"/>
    <w:link w:val="BezmezerChar"/>
    <w:qFormat/>
    <w:rsid w:val="003F483A"/>
    <w:pPr>
      <w:spacing w:after="0" w:line="240" w:lineRule="auto"/>
      <w:ind w:firstLine="709"/>
    </w:pPr>
  </w:style>
  <w:style w:type="paragraph" w:styleId="Nzev">
    <w:name w:val="Title"/>
    <w:basedOn w:val="Normln"/>
    <w:next w:val="Normln"/>
    <w:link w:val="NzevChar"/>
    <w:uiPriority w:val="10"/>
    <w:qFormat/>
    <w:rsid w:val="00B35364"/>
    <w:pPr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35364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Zhlav">
    <w:name w:val="header"/>
    <w:basedOn w:val="Normln"/>
    <w:link w:val="ZhlavChar"/>
    <w:uiPriority w:val="99"/>
    <w:unhideWhenUsed/>
    <w:rsid w:val="00EE404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E404F"/>
  </w:style>
  <w:style w:type="paragraph" w:styleId="Zpat">
    <w:name w:val="footer"/>
    <w:basedOn w:val="Normln"/>
    <w:link w:val="ZpatChar"/>
    <w:uiPriority w:val="99"/>
    <w:unhideWhenUsed/>
    <w:rsid w:val="00EE404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E404F"/>
  </w:style>
  <w:style w:type="character" w:styleId="Zstupntext">
    <w:name w:val="Placeholder Text"/>
    <w:basedOn w:val="Standardnpsmoodstavce"/>
    <w:uiPriority w:val="99"/>
    <w:semiHidden/>
    <w:rsid w:val="00677B5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3A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3A1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50649E"/>
    <w:rPr>
      <w:rFonts w:asciiTheme="majorHAnsi" w:eastAsiaTheme="majorEastAsia" w:hAnsiTheme="majorHAnsi" w:cstheme="majorBidi"/>
      <w:b/>
      <w:i/>
      <w:sz w:val="28"/>
      <w:szCs w:val="26"/>
    </w:rPr>
  </w:style>
  <w:style w:type="paragraph" w:styleId="Normlnweb">
    <w:name w:val="Normal (Web)"/>
    <w:basedOn w:val="Normln"/>
    <w:uiPriority w:val="99"/>
    <w:semiHidden/>
    <w:unhideWhenUsed/>
    <w:rsid w:val="00D03484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0C6353"/>
    <w:rPr>
      <w:rFonts w:asciiTheme="majorHAnsi" w:eastAsiaTheme="majorEastAsia" w:hAnsiTheme="majorHAnsi" w:cstheme="majorBidi"/>
      <w:b/>
      <w:i/>
      <w:sz w:val="24"/>
      <w:szCs w:val="24"/>
    </w:rPr>
  </w:style>
  <w:style w:type="numbering" w:customStyle="1" w:styleId="APOLOslovn">
    <w:name w:val="APOLO Číslování"/>
    <w:uiPriority w:val="99"/>
    <w:rsid w:val="00827E20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9A0C5C"/>
    <w:pPr>
      <w:ind w:left="720"/>
      <w:contextualSpacing/>
    </w:pPr>
  </w:style>
  <w:style w:type="paragraph" w:styleId="Podnadpis">
    <w:name w:val="Subtitle"/>
    <w:basedOn w:val="Normln"/>
    <w:next w:val="Normln"/>
    <w:link w:val="PodnadpisChar"/>
    <w:uiPriority w:val="11"/>
    <w:qFormat/>
    <w:rsid w:val="00163811"/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05140B"/>
    <w:rPr>
      <w:rFonts w:eastAsiaTheme="minorEastAsia"/>
      <w:color w:val="5A5A5A" w:themeColor="text1" w:themeTint="A5"/>
      <w:spacing w:val="15"/>
    </w:rPr>
  </w:style>
  <w:style w:type="paragraph" w:customStyle="1" w:styleId="Textbodyindent">
    <w:name w:val="Text body indent"/>
    <w:basedOn w:val="Normln"/>
    <w:unhideWhenUsed/>
    <w:rsid w:val="00A22755"/>
    <w:pPr>
      <w:widowControl w:val="0"/>
      <w:suppressAutoHyphens/>
      <w:autoSpaceDN w:val="0"/>
      <w:ind w:firstLine="708"/>
      <w:jc w:val="both"/>
      <w:textAlignment w:val="baseline"/>
    </w:pPr>
    <w:rPr>
      <w:rFonts w:ascii="Arial" w:eastAsia="Lucida Sans Unicode" w:hAnsi="Arial" w:cs="Tahoma"/>
      <w:kern w:val="3"/>
      <w:szCs w:val="24"/>
      <w:lang w:eastAsia="cs-CZ" w:bidi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8D6C43"/>
    <w:pPr>
      <w:numPr>
        <w:numId w:val="0"/>
      </w:numPr>
      <w:spacing w:before="240" w:line="259" w:lineRule="auto"/>
      <w:outlineLvl w:val="9"/>
    </w:pPr>
    <w:rPr>
      <w:b w:val="0"/>
      <w:color w:val="2F5496" w:themeColor="accent1" w:themeShade="BF"/>
      <w:u w:val="none"/>
      <w:lang w:eastAsia="cs-CZ"/>
    </w:rPr>
  </w:style>
  <w:style w:type="paragraph" w:styleId="Obsah1">
    <w:name w:val="toc 1"/>
    <w:next w:val="Normln"/>
    <w:autoRedefine/>
    <w:uiPriority w:val="39"/>
    <w:unhideWhenUsed/>
    <w:rsid w:val="00131CF4"/>
    <w:pPr>
      <w:spacing w:after="0"/>
    </w:pPr>
    <w:rPr>
      <w:sz w:val="18"/>
    </w:rPr>
  </w:style>
  <w:style w:type="paragraph" w:styleId="Obsah2">
    <w:name w:val="toc 2"/>
    <w:next w:val="Normln"/>
    <w:autoRedefine/>
    <w:uiPriority w:val="39"/>
    <w:unhideWhenUsed/>
    <w:rsid w:val="00131CF4"/>
    <w:pPr>
      <w:tabs>
        <w:tab w:val="left" w:pos="880"/>
        <w:tab w:val="right" w:leader="dot" w:pos="10195"/>
      </w:tabs>
      <w:spacing w:after="0"/>
      <w:ind w:left="220"/>
    </w:pPr>
    <w:rPr>
      <w:sz w:val="16"/>
    </w:rPr>
  </w:style>
  <w:style w:type="paragraph" w:styleId="Obsah3">
    <w:name w:val="toc 3"/>
    <w:next w:val="Normln"/>
    <w:autoRedefine/>
    <w:uiPriority w:val="39"/>
    <w:unhideWhenUsed/>
    <w:rsid w:val="00131CF4"/>
    <w:pPr>
      <w:spacing w:after="0"/>
      <w:ind w:left="440"/>
    </w:pPr>
    <w:rPr>
      <w:sz w:val="12"/>
    </w:rPr>
  </w:style>
  <w:style w:type="character" w:styleId="Hypertextovodkaz">
    <w:name w:val="Hyperlink"/>
    <w:basedOn w:val="Standardnpsmoodstavce"/>
    <w:uiPriority w:val="99"/>
    <w:unhideWhenUsed/>
    <w:rsid w:val="008D6C4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7171A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C71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POLOskladby">
    <w:name w:val="APOLO skladby"/>
    <w:uiPriority w:val="99"/>
    <w:rsid w:val="00F507F6"/>
    <w:pPr>
      <w:numPr>
        <w:numId w:val="3"/>
      </w:numPr>
    </w:pPr>
  </w:style>
  <w:style w:type="character" w:styleId="Odkaznakoment">
    <w:name w:val="annotation reference"/>
    <w:basedOn w:val="Standardnpsmoodstavce"/>
    <w:uiPriority w:val="99"/>
    <w:semiHidden/>
    <w:unhideWhenUsed/>
    <w:rsid w:val="00B35D08"/>
    <w:rPr>
      <w:sz w:val="16"/>
      <w:szCs w:val="16"/>
    </w:rPr>
  </w:style>
  <w:style w:type="paragraph" w:customStyle="1" w:styleId="Popisskladby">
    <w:name w:val="Popis skladby"/>
    <w:basedOn w:val="Bezmezer"/>
    <w:next w:val="Popisskladby2"/>
    <w:link w:val="PopisskladbyChar"/>
    <w:qFormat/>
    <w:rsid w:val="00F81C07"/>
    <w:pPr>
      <w:numPr>
        <w:numId w:val="4"/>
      </w:numPr>
      <w:pBdr>
        <w:top w:val="dotted" w:sz="4" w:space="1" w:color="auto"/>
      </w:pBdr>
      <w:tabs>
        <w:tab w:val="left" w:pos="5925"/>
      </w:tabs>
      <w:ind w:left="142" w:right="907" w:hanging="85"/>
    </w:pPr>
    <w:rPr>
      <w:caps/>
    </w:rPr>
  </w:style>
  <w:style w:type="character" w:customStyle="1" w:styleId="BezmezerChar">
    <w:name w:val="Bez mezer Char"/>
    <w:basedOn w:val="Standardnpsmoodstavce"/>
    <w:link w:val="Bezmezer"/>
    <w:rsid w:val="008C4326"/>
  </w:style>
  <w:style w:type="character" w:customStyle="1" w:styleId="PopisskladbyChar">
    <w:name w:val="Popis skladby Char"/>
    <w:basedOn w:val="BezmezerChar"/>
    <w:link w:val="Popisskladby"/>
    <w:rsid w:val="00F81C07"/>
    <w:rPr>
      <w:caps/>
    </w:rPr>
  </w:style>
  <w:style w:type="paragraph" w:customStyle="1" w:styleId="Popisskladby2">
    <w:name w:val="Popis skladby 2"/>
    <w:basedOn w:val="Popisskladby"/>
    <w:link w:val="Popisskladby2Char"/>
    <w:qFormat/>
    <w:rsid w:val="0096499A"/>
    <w:pPr>
      <w:numPr>
        <w:numId w:val="5"/>
      </w:numPr>
      <w:pBdr>
        <w:top w:val="none" w:sz="0" w:space="0" w:color="auto"/>
      </w:pBdr>
      <w:ind w:left="284" w:hanging="142"/>
    </w:pPr>
    <w:rPr>
      <w:caps w:val="0"/>
      <w:sz w:val="20"/>
    </w:rPr>
  </w:style>
  <w:style w:type="character" w:customStyle="1" w:styleId="Popisskladby2Char">
    <w:name w:val="Popis skladby 2 Char"/>
    <w:basedOn w:val="PopisskladbyChar"/>
    <w:link w:val="Popisskladby2"/>
    <w:rsid w:val="0096499A"/>
    <w:rPr>
      <w:caps w:val="0"/>
      <w:sz w:val="20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35D0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35D0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35D0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35D08"/>
    <w:rPr>
      <w:b/>
      <w:bCs/>
      <w:sz w:val="20"/>
      <w:szCs w:val="20"/>
    </w:rPr>
  </w:style>
  <w:style w:type="paragraph" w:customStyle="1" w:styleId="Podrobnostikce">
    <w:name w:val="Podrobnosti kce"/>
    <w:basedOn w:val="Popisskladby2"/>
    <w:uiPriority w:val="1"/>
    <w:qFormat/>
    <w:rsid w:val="006108DA"/>
    <w:pPr>
      <w:numPr>
        <w:numId w:val="7"/>
      </w:numPr>
      <w:tabs>
        <w:tab w:val="clear" w:pos="5925"/>
      </w:tabs>
      <w:spacing w:before="60"/>
      <w:ind w:left="170" w:right="0" w:hanging="142"/>
    </w:pPr>
  </w:style>
  <w:style w:type="character" w:customStyle="1" w:styleId="StrongEmphasis">
    <w:name w:val="Strong Emphasis"/>
    <w:rsid w:val="00044B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indejs\P&#345;&#237;prava%20pro%20APOLO\INSTALL%20-%20Users\APOLO\Tabulky,%20v&#253;pisy,%20zpr&#225;vy\Zpr&#225;vy\D1-xx-1%20TZ%20DPS%20p&#345;&#237;l.&#269;.13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216F7-4DAF-4154-AE5F-1E4F1B5C2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D1-xx-1 TZ DPS příl.č.13</Template>
  <TotalTime>1</TotalTime>
  <Pages>7</Pages>
  <Words>1216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Findejs</dc:creator>
  <cp:keywords/>
  <dc:description/>
  <cp:lastModifiedBy>Petra Eisnerová</cp:lastModifiedBy>
  <cp:revision>2</cp:revision>
  <cp:lastPrinted>2021-09-29T08:42:00Z</cp:lastPrinted>
  <dcterms:created xsi:type="dcterms:W3CDTF">2021-09-29T08:42:00Z</dcterms:created>
  <dcterms:modified xsi:type="dcterms:W3CDTF">2021-09-29T08:42:00Z</dcterms:modified>
</cp:coreProperties>
</file>